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767624" w14:textId="44C63AAA" w:rsidR="00820BC5" w:rsidRPr="00E92332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  <w:lang w:val="en-US"/>
        </w:rPr>
      </w:pPr>
      <w:bookmarkStart w:id="0" w:name="_Hlk491845607"/>
      <w:r w:rsidRPr="00E92332">
        <w:rPr>
          <w:rFonts w:cs="Arial"/>
          <w:b/>
          <w:sz w:val="24"/>
          <w:szCs w:val="24"/>
          <w:lang w:val="en-US"/>
        </w:rPr>
        <w:t>3GPP TSG-RAN WG4 Meeting #</w:t>
      </w:r>
      <w:r w:rsidR="00502CE0">
        <w:rPr>
          <w:rFonts w:cs="Arial"/>
          <w:b/>
          <w:sz w:val="24"/>
          <w:szCs w:val="24"/>
          <w:lang w:val="en-US"/>
        </w:rPr>
        <w:t>115</w:t>
      </w:r>
      <w:r w:rsidRPr="00E92332">
        <w:rPr>
          <w:rFonts w:cs="Arial"/>
          <w:b/>
          <w:sz w:val="24"/>
          <w:szCs w:val="24"/>
          <w:lang w:val="en-US"/>
        </w:rPr>
        <w:tab/>
      </w:r>
      <w:r w:rsidR="00062FBC" w:rsidRPr="00062FBC">
        <w:rPr>
          <w:rFonts w:cs="Arial"/>
          <w:b/>
          <w:sz w:val="24"/>
          <w:szCs w:val="24"/>
          <w:lang w:val="en-US"/>
        </w:rPr>
        <w:t>R4-2506518</w:t>
      </w:r>
    </w:p>
    <w:p w14:paraId="6F9F125A" w14:textId="61C95875" w:rsidR="00820BC5" w:rsidRPr="00E92332" w:rsidRDefault="00502CE0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  <w:lang w:val="en-US"/>
        </w:rPr>
      </w:pPr>
      <w:r>
        <w:rPr>
          <w:rFonts w:cs="Arial"/>
          <w:b/>
          <w:sz w:val="24"/>
          <w:szCs w:val="24"/>
          <w:lang w:val="en-US"/>
        </w:rPr>
        <w:t>Malta</w:t>
      </w:r>
      <w:r w:rsidR="00F1354A" w:rsidRPr="00E92332">
        <w:rPr>
          <w:rFonts w:cs="Arial"/>
          <w:b/>
          <w:sz w:val="24"/>
          <w:szCs w:val="24"/>
          <w:lang w:val="en-US"/>
        </w:rPr>
        <w:t xml:space="preserve"> </w:t>
      </w:r>
      <w:r>
        <w:rPr>
          <w:rFonts w:cs="Arial"/>
          <w:b/>
          <w:sz w:val="24"/>
          <w:szCs w:val="24"/>
          <w:lang w:val="en-US"/>
        </w:rPr>
        <w:t>19</w:t>
      </w:r>
      <w:r w:rsidR="00820BC5" w:rsidRPr="00E92332">
        <w:rPr>
          <w:rFonts w:cs="Arial"/>
          <w:b/>
          <w:sz w:val="24"/>
          <w:szCs w:val="24"/>
          <w:vertAlign w:val="superscript"/>
          <w:lang w:val="en-US"/>
        </w:rPr>
        <w:t>th</w:t>
      </w:r>
      <w:r w:rsidR="00820BC5" w:rsidRPr="00E92332">
        <w:rPr>
          <w:rFonts w:cs="Arial"/>
          <w:b/>
          <w:sz w:val="24"/>
          <w:szCs w:val="24"/>
          <w:lang w:val="en-US"/>
        </w:rPr>
        <w:t xml:space="preserve"> – </w:t>
      </w:r>
      <w:r>
        <w:rPr>
          <w:rFonts w:cs="Arial"/>
          <w:b/>
          <w:sz w:val="24"/>
          <w:szCs w:val="24"/>
          <w:lang w:val="en-US"/>
        </w:rPr>
        <w:t>23</w:t>
      </w:r>
      <w:r>
        <w:rPr>
          <w:rFonts w:cs="Arial"/>
          <w:b/>
          <w:sz w:val="24"/>
          <w:szCs w:val="24"/>
          <w:vertAlign w:val="superscript"/>
          <w:lang w:val="en-US"/>
        </w:rPr>
        <w:t>rd</w:t>
      </w:r>
      <w:r w:rsidR="00820BC5" w:rsidRPr="00E92332">
        <w:rPr>
          <w:rFonts w:cs="Arial"/>
          <w:b/>
          <w:sz w:val="24"/>
          <w:szCs w:val="24"/>
          <w:lang w:val="en-US"/>
        </w:rPr>
        <w:t xml:space="preserve"> </w:t>
      </w:r>
      <w:r>
        <w:rPr>
          <w:rFonts w:cs="Arial"/>
          <w:b/>
          <w:sz w:val="24"/>
          <w:szCs w:val="24"/>
          <w:lang w:val="en-US"/>
        </w:rPr>
        <w:t>May</w:t>
      </w:r>
      <w:r w:rsidR="00820BC5" w:rsidRPr="00E92332">
        <w:rPr>
          <w:rFonts w:cs="Arial"/>
          <w:b/>
          <w:sz w:val="24"/>
          <w:szCs w:val="24"/>
          <w:lang w:val="en-US"/>
        </w:rPr>
        <w:t xml:space="preserve"> 20</w:t>
      </w:r>
      <w:bookmarkEnd w:id="0"/>
      <w:r w:rsidR="00595F9E" w:rsidRPr="00E92332">
        <w:rPr>
          <w:rFonts w:cs="Arial"/>
          <w:b/>
          <w:sz w:val="24"/>
          <w:szCs w:val="24"/>
          <w:lang w:val="en-US"/>
        </w:rPr>
        <w:t>2</w:t>
      </w:r>
      <w:r w:rsidR="00704267" w:rsidRPr="00E92332">
        <w:rPr>
          <w:rFonts w:cs="Arial"/>
          <w:b/>
          <w:sz w:val="24"/>
          <w:szCs w:val="24"/>
          <w:lang w:val="en-US"/>
        </w:rPr>
        <w:t>5</w:t>
      </w:r>
    </w:p>
    <w:p w14:paraId="448FE747" w14:textId="77777777" w:rsidR="0043450E" w:rsidRPr="00E92332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14:paraId="5FA86DE0" w14:textId="79E6C46A" w:rsidR="0043450E" w:rsidRPr="00E92332" w:rsidRDefault="0043450E" w:rsidP="0043450E">
      <w:pPr>
        <w:tabs>
          <w:tab w:val="left" w:pos="1985"/>
        </w:tabs>
        <w:jc w:val="both"/>
        <w:rPr>
          <w:b/>
          <w:sz w:val="22"/>
          <w:lang w:val="en-US"/>
        </w:rPr>
      </w:pPr>
      <w:r w:rsidRPr="00E92332">
        <w:rPr>
          <w:b/>
          <w:sz w:val="22"/>
          <w:lang w:val="en-US"/>
        </w:rPr>
        <w:t>Source</w:t>
      </w:r>
      <w:proofErr w:type="gramStart"/>
      <w:r w:rsidRPr="00E92332">
        <w:rPr>
          <w:b/>
          <w:sz w:val="22"/>
          <w:lang w:val="en-US"/>
        </w:rPr>
        <w:t xml:space="preserve">: </w:t>
      </w:r>
      <w:r w:rsidRPr="00E92332">
        <w:rPr>
          <w:b/>
          <w:sz w:val="22"/>
          <w:lang w:val="en-US"/>
        </w:rPr>
        <w:tab/>
      </w:r>
      <w:r w:rsidRPr="00E92332">
        <w:rPr>
          <w:sz w:val="22"/>
          <w:lang w:val="en-US"/>
        </w:rPr>
        <w:t>Nok</w:t>
      </w:r>
      <w:r w:rsidR="00BC764C" w:rsidRPr="00E92332">
        <w:rPr>
          <w:sz w:val="22"/>
          <w:lang w:val="en-US"/>
        </w:rPr>
        <w:t>ia</w:t>
      </w:r>
      <w:proofErr w:type="gramEnd"/>
    </w:p>
    <w:p w14:paraId="5B8C1778" w14:textId="480CB450" w:rsidR="0043450E" w:rsidRPr="00E92332" w:rsidRDefault="0043450E" w:rsidP="0043450E">
      <w:pPr>
        <w:rPr>
          <w:sz w:val="22"/>
          <w:lang w:val="en-US"/>
        </w:rPr>
      </w:pPr>
      <w:r w:rsidRPr="00E92332">
        <w:rPr>
          <w:b/>
          <w:sz w:val="22"/>
          <w:lang w:val="en-US"/>
        </w:rPr>
        <w:t>Title:</w:t>
      </w:r>
      <w:r w:rsidRPr="00E92332">
        <w:rPr>
          <w:sz w:val="22"/>
          <w:lang w:val="en-US"/>
        </w:rPr>
        <w:t xml:space="preserve"> </w:t>
      </w:r>
      <w:r w:rsidRPr="00E92332">
        <w:rPr>
          <w:sz w:val="22"/>
          <w:lang w:val="en-US"/>
        </w:rPr>
        <w:tab/>
      </w:r>
      <w:r w:rsidRPr="00E92332">
        <w:rPr>
          <w:sz w:val="22"/>
          <w:lang w:val="en-US"/>
        </w:rPr>
        <w:tab/>
      </w:r>
      <w:r w:rsidRPr="00E92332">
        <w:rPr>
          <w:sz w:val="22"/>
          <w:lang w:val="en-US"/>
        </w:rPr>
        <w:tab/>
      </w:r>
      <w:r w:rsidRPr="00E92332">
        <w:rPr>
          <w:sz w:val="22"/>
          <w:lang w:val="en-US"/>
        </w:rPr>
        <w:tab/>
      </w:r>
      <w:r w:rsidRPr="00E92332">
        <w:rPr>
          <w:sz w:val="22"/>
          <w:lang w:val="en-US"/>
        </w:rPr>
        <w:tab/>
      </w:r>
      <w:bookmarkStart w:id="1" w:name="_Hlk24032798"/>
      <w:r w:rsidR="00013C65" w:rsidRPr="00E92332">
        <w:rPr>
          <w:sz w:val="22"/>
          <w:lang w:val="en-US"/>
        </w:rPr>
        <w:t>n</w:t>
      </w:r>
      <w:r w:rsidR="002A67DB" w:rsidRPr="00E92332">
        <w:rPr>
          <w:sz w:val="22"/>
          <w:lang w:val="en-US"/>
        </w:rPr>
        <w:t>26</w:t>
      </w:r>
      <w:r w:rsidR="00013C65" w:rsidRPr="00E92332">
        <w:rPr>
          <w:sz w:val="22"/>
          <w:lang w:val="en-US"/>
        </w:rPr>
        <w:t xml:space="preserve"> </w:t>
      </w:r>
      <w:r w:rsidR="002A67DB" w:rsidRPr="00E92332">
        <w:rPr>
          <w:sz w:val="22"/>
          <w:lang w:val="en-US"/>
        </w:rPr>
        <w:t>7 MHz</w:t>
      </w:r>
      <w:r w:rsidR="00013C65" w:rsidRPr="00E92332">
        <w:rPr>
          <w:sz w:val="22"/>
          <w:lang w:val="en-US"/>
        </w:rPr>
        <w:t xml:space="preserve"> A-MPR simulations and proposal</w:t>
      </w:r>
      <w:r w:rsidR="00995CA4">
        <w:rPr>
          <w:sz w:val="22"/>
          <w:lang w:val="en-US"/>
        </w:rPr>
        <w:t>s</w:t>
      </w:r>
    </w:p>
    <w:bookmarkEnd w:id="1"/>
    <w:p w14:paraId="286D426B" w14:textId="4F287F24" w:rsidR="0043450E" w:rsidRPr="00E92332" w:rsidRDefault="0043450E" w:rsidP="0043450E">
      <w:pPr>
        <w:rPr>
          <w:sz w:val="22"/>
          <w:lang w:val="en-US"/>
        </w:rPr>
      </w:pPr>
      <w:r w:rsidRPr="00E92332">
        <w:rPr>
          <w:b/>
          <w:sz w:val="22"/>
          <w:lang w:val="en-US"/>
        </w:rPr>
        <w:t xml:space="preserve">Agenda Item: </w:t>
      </w:r>
      <w:r w:rsidRPr="00E92332">
        <w:rPr>
          <w:b/>
          <w:sz w:val="22"/>
          <w:lang w:val="en-US"/>
        </w:rPr>
        <w:tab/>
      </w:r>
      <w:r w:rsidRPr="00E92332">
        <w:rPr>
          <w:b/>
          <w:sz w:val="22"/>
          <w:lang w:val="en-US"/>
        </w:rPr>
        <w:tab/>
      </w:r>
      <w:r w:rsidR="00090156" w:rsidRPr="00E92332">
        <w:rPr>
          <w:b/>
          <w:sz w:val="22"/>
          <w:lang w:val="en-US"/>
        </w:rPr>
        <w:tab/>
      </w:r>
      <w:r w:rsidR="00DE76D0">
        <w:rPr>
          <w:b/>
          <w:sz w:val="22"/>
          <w:lang w:val="en-US"/>
        </w:rPr>
        <w:t>7</w:t>
      </w:r>
      <w:r w:rsidR="006D4649" w:rsidRPr="00E92332">
        <w:rPr>
          <w:b/>
          <w:sz w:val="22"/>
          <w:lang w:val="en-US"/>
        </w:rPr>
        <w:t>.</w:t>
      </w:r>
      <w:r w:rsidR="00DE76D0">
        <w:rPr>
          <w:b/>
          <w:sz w:val="22"/>
          <w:lang w:val="en-US"/>
        </w:rPr>
        <w:t>8</w:t>
      </w:r>
      <w:r w:rsidR="006D4649" w:rsidRPr="00E92332">
        <w:rPr>
          <w:b/>
          <w:sz w:val="22"/>
          <w:lang w:val="en-US"/>
        </w:rPr>
        <w:t>.</w:t>
      </w:r>
      <w:r w:rsidR="00DE76D0">
        <w:rPr>
          <w:b/>
          <w:sz w:val="22"/>
          <w:lang w:val="en-US"/>
        </w:rPr>
        <w:t>3</w:t>
      </w:r>
    </w:p>
    <w:p w14:paraId="0299C4F6" w14:textId="45F6DF21" w:rsidR="0043450E" w:rsidRPr="00E92332" w:rsidRDefault="0043450E" w:rsidP="0043450E">
      <w:pPr>
        <w:tabs>
          <w:tab w:val="left" w:pos="1985"/>
        </w:tabs>
        <w:jc w:val="both"/>
        <w:rPr>
          <w:caps/>
          <w:sz w:val="22"/>
          <w:lang w:val="en-US"/>
        </w:rPr>
      </w:pPr>
      <w:r w:rsidRPr="00E92332">
        <w:rPr>
          <w:b/>
          <w:sz w:val="22"/>
          <w:lang w:val="en-US"/>
        </w:rPr>
        <w:t>Document for:</w:t>
      </w:r>
      <w:r w:rsidRPr="00E92332">
        <w:rPr>
          <w:sz w:val="22"/>
          <w:lang w:val="en-US"/>
        </w:rPr>
        <w:tab/>
      </w:r>
      <w:r w:rsidR="00595F9E" w:rsidRPr="00E92332">
        <w:rPr>
          <w:sz w:val="22"/>
          <w:lang w:val="en-US"/>
        </w:rPr>
        <w:t>Approval</w:t>
      </w:r>
    </w:p>
    <w:p w14:paraId="6025CCC9" w14:textId="77777777" w:rsidR="0043450E" w:rsidRPr="00E92332" w:rsidRDefault="0043450E" w:rsidP="0043450E">
      <w:pPr>
        <w:pStyle w:val="Heading1"/>
        <w:rPr>
          <w:lang w:val="en-US"/>
        </w:rPr>
      </w:pPr>
      <w:r w:rsidRPr="00E92332">
        <w:rPr>
          <w:lang w:val="en-US"/>
        </w:rPr>
        <w:t>1</w:t>
      </w:r>
      <w:r w:rsidRPr="00E92332">
        <w:rPr>
          <w:lang w:val="en-US"/>
        </w:rPr>
        <w:tab/>
        <w:t>Introduction</w:t>
      </w:r>
    </w:p>
    <w:p w14:paraId="252E1670" w14:textId="41729BA2" w:rsidR="00DF2E6B" w:rsidRPr="00E92332" w:rsidRDefault="00F537E2" w:rsidP="000B5E8E">
      <w:pPr>
        <w:rPr>
          <w:lang w:val="en-US"/>
        </w:rPr>
      </w:pPr>
      <w:r w:rsidRPr="00E92332">
        <w:rPr>
          <w:lang w:val="en-US"/>
        </w:rPr>
        <w:t xml:space="preserve">We simulate the A-MPR for 7 MHz CBW on </w:t>
      </w:r>
      <w:r w:rsidR="00DB2372">
        <w:rPr>
          <w:lang w:val="en-US"/>
        </w:rPr>
        <w:t xml:space="preserve">operating </w:t>
      </w:r>
      <w:r w:rsidRPr="00E92332">
        <w:rPr>
          <w:lang w:val="en-US"/>
        </w:rPr>
        <w:t>band n26. We consider the additional spurious emission masks signaled via NS_12</w:t>
      </w:r>
      <w:r w:rsidR="009D4260">
        <w:rPr>
          <w:lang w:val="en-US"/>
        </w:rPr>
        <w:t>, NS_13, NS_14</w:t>
      </w:r>
      <w:r w:rsidRPr="00E92332">
        <w:rPr>
          <w:lang w:val="en-US"/>
        </w:rPr>
        <w:t xml:space="preserve"> and NS_15, and we make proposal</w:t>
      </w:r>
      <w:r w:rsidR="009D4260">
        <w:rPr>
          <w:lang w:val="en-US"/>
        </w:rPr>
        <w:t>s</w:t>
      </w:r>
      <w:r w:rsidRPr="00E92332">
        <w:rPr>
          <w:lang w:val="en-US"/>
        </w:rPr>
        <w:t xml:space="preserve"> for the A-MPR.</w:t>
      </w:r>
    </w:p>
    <w:p w14:paraId="741F81E1" w14:textId="502518D4" w:rsidR="000A6A9A" w:rsidRPr="00E92332" w:rsidRDefault="000A6A9A" w:rsidP="000A6A9A">
      <w:pPr>
        <w:pStyle w:val="Heading1"/>
        <w:rPr>
          <w:lang w:val="en-US"/>
        </w:rPr>
      </w:pPr>
      <w:r w:rsidRPr="00E92332">
        <w:rPr>
          <w:lang w:val="en-US"/>
        </w:rPr>
        <w:t>2</w:t>
      </w:r>
      <w:r w:rsidRPr="00E92332">
        <w:rPr>
          <w:lang w:val="en-US"/>
        </w:rPr>
        <w:tab/>
      </w:r>
      <w:r w:rsidR="005206FF" w:rsidRPr="00E92332">
        <w:rPr>
          <w:lang w:val="en-US"/>
        </w:rPr>
        <w:t>Simulation assumptions and scenario</w:t>
      </w:r>
    </w:p>
    <w:p w14:paraId="385F1B2F" w14:textId="77777777" w:rsidR="00F4301B" w:rsidRDefault="00F4301B" w:rsidP="00F4301B">
      <w:pPr>
        <w:pStyle w:val="Heading2"/>
      </w:pPr>
      <w:r>
        <w:t>2.1</w:t>
      </w:r>
      <w:r>
        <w:tab/>
        <w:t>Simulation parameters</w:t>
      </w:r>
    </w:p>
    <w:p w14:paraId="33A298F1" w14:textId="6E13B5CC" w:rsidR="00F4301B" w:rsidRDefault="00F4301B" w:rsidP="00F4301B">
      <w:pPr>
        <w:pStyle w:val="ListParagraph"/>
        <w:numPr>
          <w:ilvl w:val="0"/>
          <w:numId w:val="10"/>
        </w:numPr>
      </w:pPr>
      <w:r>
        <w:t>Operating band n26 (UL 814 MHz – 849 MHz)</w:t>
      </w:r>
    </w:p>
    <w:p w14:paraId="72ADE41B" w14:textId="0D5272E3" w:rsidR="00F4301B" w:rsidRPr="001663F0" w:rsidRDefault="00F9126F" w:rsidP="00F4301B">
      <w:pPr>
        <w:pStyle w:val="ListParagraph"/>
        <w:numPr>
          <w:ilvl w:val="0"/>
          <w:numId w:val="10"/>
        </w:numPr>
      </w:pPr>
      <w:r>
        <w:t>Carrier</w:t>
      </w:r>
      <w:r w:rsidR="00CF17B0">
        <w:rPr>
          <w:lang w:val="en-US"/>
        </w:rPr>
        <w:t xml:space="preserve"> </w:t>
      </w:r>
      <w:r w:rsidR="0025512D">
        <w:rPr>
          <w:lang w:val="en-US"/>
        </w:rPr>
        <w:t>positions according to the WF of the last meeting [1]</w:t>
      </w:r>
      <w:r w:rsidR="001663F0">
        <w:rPr>
          <w:lang w:val="en-US"/>
        </w:rPr>
        <w:t>:</w:t>
      </w:r>
    </w:p>
    <w:p w14:paraId="226212B9" w14:textId="77777777" w:rsidR="00E06832" w:rsidRDefault="00E06832" w:rsidP="00E06832">
      <w:pPr>
        <w:pStyle w:val="ListParagraph"/>
        <w:numPr>
          <w:ilvl w:val="1"/>
          <w:numId w:val="10"/>
        </w:numPr>
      </w:pPr>
      <w:r>
        <w:t>NS_12 considering 7 MHz deployed within 814-824 MHz</w:t>
      </w:r>
    </w:p>
    <w:p w14:paraId="2774F795" w14:textId="77777777" w:rsidR="00E06832" w:rsidRDefault="00E06832" w:rsidP="00E06832">
      <w:pPr>
        <w:pStyle w:val="ListParagraph"/>
        <w:numPr>
          <w:ilvl w:val="1"/>
          <w:numId w:val="10"/>
        </w:numPr>
      </w:pPr>
      <w:r>
        <w:t>NS_13 considering 7 MHz deployed in 817-824 MHz (Fc = 820.5 MHz).</w:t>
      </w:r>
    </w:p>
    <w:p w14:paraId="4D4AE7B2" w14:textId="77777777" w:rsidR="00E06832" w:rsidRDefault="00E06832" w:rsidP="00E06832">
      <w:pPr>
        <w:pStyle w:val="ListParagraph"/>
        <w:numPr>
          <w:ilvl w:val="1"/>
          <w:numId w:val="10"/>
        </w:numPr>
      </w:pPr>
      <w:r>
        <w:t>NS_14 considering 7 MHz deployed within 824-849 MHz</w:t>
      </w:r>
    </w:p>
    <w:p w14:paraId="4E8ED153" w14:textId="6B00A2DB" w:rsidR="001663F0" w:rsidRPr="00D22547" w:rsidRDefault="00E06832" w:rsidP="00E06832">
      <w:pPr>
        <w:pStyle w:val="ListParagraph"/>
        <w:numPr>
          <w:ilvl w:val="1"/>
          <w:numId w:val="10"/>
        </w:numPr>
      </w:pPr>
      <w:r>
        <w:t xml:space="preserve">NS_15 considering 7 MHz deployed within 814-845 MHz or within 841.5-849 </w:t>
      </w:r>
      <w:proofErr w:type="spellStart"/>
      <w:r>
        <w:t>MHz.</w:t>
      </w:r>
      <w:proofErr w:type="spellEnd"/>
    </w:p>
    <w:p w14:paraId="7B75417F" w14:textId="131558BE" w:rsidR="00D22547" w:rsidRDefault="00D22547" w:rsidP="00F4301B">
      <w:pPr>
        <w:pStyle w:val="ListParagraph"/>
        <w:numPr>
          <w:ilvl w:val="0"/>
          <w:numId w:val="10"/>
        </w:numPr>
      </w:pPr>
      <w:r>
        <w:rPr>
          <w:lang w:val="en-US"/>
        </w:rPr>
        <w:t>7 MHz CBW with N</w:t>
      </w:r>
      <w:r w:rsidRPr="00D22547">
        <w:rPr>
          <w:vertAlign w:val="subscript"/>
          <w:lang w:val="en-US"/>
        </w:rPr>
        <w:t>RB</w:t>
      </w:r>
      <w:r>
        <w:rPr>
          <w:lang w:val="en-US"/>
        </w:rPr>
        <w:t xml:space="preserve"> = 35</w:t>
      </w:r>
      <w:r w:rsidR="006250AC">
        <w:rPr>
          <w:lang w:val="en-US"/>
        </w:rPr>
        <w:t xml:space="preserve"> </w:t>
      </w:r>
      <w:r w:rsidR="00E6188D">
        <w:rPr>
          <w:lang w:val="en-US"/>
        </w:rPr>
        <w:t xml:space="preserve">as defined in </w:t>
      </w:r>
      <w:r w:rsidR="006250AC">
        <w:rPr>
          <w:lang w:val="en-US"/>
        </w:rPr>
        <w:t>[</w:t>
      </w:r>
      <w:r w:rsidR="00460DAB">
        <w:rPr>
          <w:lang w:val="en-US"/>
        </w:rPr>
        <w:t>2</w:t>
      </w:r>
      <w:r w:rsidR="006250AC">
        <w:rPr>
          <w:lang w:val="en-US"/>
        </w:rPr>
        <w:t>]</w:t>
      </w:r>
    </w:p>
    <w:p w14:paraId="39F8A8F6" w14:textId="77777777" w:rsidR="00F4301B" w:rsidRDefault="00F4301B" w:rsidP="00F4301B">
      <w:pPr>
        <w:pStyle w:val="ListParagraph"/>
        <w:numPr>
          <w:ilvl w:val="0"/>
          <w:numId w:val="10"/>
        </w:numPr>
      </w:pPr>
      <w:r>
        <w:t>Power class PC3</w:t>
      </w:r>
    </w:p>
    <w:p w14:paraId="1376C641" w14:textId="77777777" w:rsidR="00F4301B" w:rsidRDefault="00F4301B" w:rsidP="00F4301B">
      <w:pPr>
        <w:pStyle w:val="ListParagraph"/>
        <w:numPr>
          <w:ilvl w:val="0"/>
          <w:numId w:val="10"/>
        </w:numPr>
      </w:pPr>
      <w:r>
        <w:t>WOLA processing</w:t>
      </w:r>
    </w:p>
    <w:p w14:paraId="4EA059C5" w14:textId="77777777" w:rsidR="00F4301B" w:rsidRPr="00BD5C39" w:rsidRDefault="00F4301B" w:rsidP="00F4301B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I/Q image -2</w:t>
      </w:r>
      <w:r>
        <w:t>8</w:t>
      </w:r>
      <w:r w:rsidRPr="00BD5C39">
        <w:t xml:space="preserve"> </w:t>
      </w:r>
      <w:proofErr w:type="spellStart"/>
      <w:r w:rsidRPr="00BD5C39">
        <w:t>dBc</w:t>
      </w:r>
      <w:proofErr w:type="spellEnd"/>
    </w:p>
    <w:p w14:paraId="78A0B035" w14:textId="77777777" w:rsidR="00F4301B" w:rsidRPr="00BD5C39" w:rsidRDefault="00F4301B" w:rsidP="00F4301B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Carrier leakage -2</w:t>
      </w:r>
      <w:r>
        <w:t>8</w:t>
      </w:r>
      <w:r w:rsidRPr="00BD5C39">
        <w:t xml:space="preserve"> </w:t>
      </w:r>
      <w:proofErr w:type="spellStart"/>
      <w:r w:rsidRPr="00BD5C39">
        <w:t>dBc</w:t>
      </w:r>
      <w:proofErr w:type="spellEnd"/>
    </w:p>
    <w:p w14:paraId="4794D2B2" w14:textId="6E7F4647" w:rsidR="00F4301B" w:rsidRDefault="00F4301B" w:rsidP="00F4301B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>
        <w:t xml:space="preserve">CIM3 -60 </w:t>
      </w:r>
      <w:proofErr w:type="spellStart"/>
      <w:r>
        <w:t>dBc</w:t>
      </w:r>
      <w:proofErr w:type="spellEnd"/>
    </w:p>
    <w:p w14:paraId="3363D0CE" w14:textId="2D9FA893" w:rsidR="00F4301B" w:rsidRDefault="00F4301B" w:rsidP="00F4301B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60" w:line="259" w:lineRule="auto"/>
        <w:textAlignment w:val="auto"/>
      </w:pPr>
      <w:r>
        <w:t>Only additional spurious emission masks from NS_12</w:t>
      </w:r>
      <w:r w:rsidR="006363BC">
        <w:t>, NS_13, NS_14</w:t>
      </w:r>
      <w:r>
        <w:t xml:space="preserve"> and NS_15 are simulated. Other gating factors (ACLR, SEM, etc.) are excluded because they are handled by MPR. </w:t>
      </w:r>
    </w:p>
    <w:p w14:paraId="15079CE8" w14:textId="6CB9C518" w:rsidR="0078292B" w:rsidRDefault="0078292B" w:rsidP="0078292B">
      <w:pPr>
        <w:pStyle w:val="Heading2"/>
      </w:pPr>
      <w:r>
        <w:t>2.2</w:t>
      </w:r>
      <w:r>
        <w:tab/>
        <w:t>NS_12 mask</w:t>
      </w:r>
    </w:p>
    <w:p w14:paraId="04DAE22C" w14:textId="77777777" w:rsidR="00A4126F" w:rsidRPr="00A4126F" w:rsidRDefault="00A4126F" w:rsidP="00A4126F">
      <w:pPr>
        <w:keepNext/>
        <w:keepLines/>
        <w:spacing w:before="60"/>
        <w:jc w:val="center"/>
        <w:textAlignment w:val="auto"/>
        <w:rPr>
          <w:rFonts w:ascii="Arial" w:hAnsi="Arial" w:cs="Arial"/>
          <w:b/>
          <w:lang w:eastAsia="ko-KR"/>
        </w:rPr>
      </w:pPr>
      <w:proofErr w:type="spellStart"/>
      <w:r w:rsidRPr="00A4126F">
        <w:rPr>
          <w:rFonts w:ascii="Arial" w:hAnsi="Arial" w:cs="Arial"/>
          <w:b/>
          <w:lang w:val="fi-FI" w:eastAsia="ko-KR"/>
        </w:rPr>
        <w:t>Table</w:t>
      </w:r>
      <w:proofErr w:type="spellEnd"/>
      <w:r w:rsidRPr="00A4126F">
        <w:rPr>
          <w:rFonts w:ascii="Arial" w:hAnsi="Arial" w:cs="Arial"/>
          <w:b/>
          <w:lang w:val="fi-FI" w:eastAsia="ko-KR"/>
        </w:rPr>
        <w:t xml:space="preserve"> 6.5.3.3.17-1: </w:t>
      </w:r>
      <w:proofErr w:type="spellStart"/>
      <w:r w:rsidRPr="00A4126F">
        <w:rPr>
          <w:rFonts w:ascii="Arial" w:hAnsi="Arial" w:cs="Arial"/>
          <w:b/>
          <w:lang w:val="fi-FI" w:eastAsia="ko-KR"/>
        </w:rPr>
        <w:t>Additional</w:t>
      </w:r>
      <w:proofErr w:type="spellEnd"/>
      <w:r w:rsidRPr="00A4126F">
        <w:rPr>
          <w:rFonts w:ascii="Arial" w:hAnsi="Arial" w:cs="Arial"/>
          <w:b/>
          <w:lang w:val="fi-FI" w:eastAsia="ko-KR"/>
        </w:rPr>
        <w:t xml:space="preserve"> </w:t>
      </w:r>
      <w:proofErr w:type="spellStart"/>
      <w:r w:rsidRPr="00A4126F">
        <w:rPr>
          <w:rFonts w:ascii="Arial" w:hAnsi="Arial" w:cs="Arial"/>
          <w:b/>
          <w:lang w:val="fi-FI" w:eastAsia="ko-KR"/>
        </w:rPr>
        <w:t>requirements</w:t>
      </w:r>
      <w:proofErr w:type="spellEnd"/>
      <w:r w:rsidRPr="00A4126F">
        <w:rPr>
          <w:rFonts w:ascii="Arial" w:hAnsi="Arial" w:cs="Arial"/>
          <w:b/>
          <w:lang w:val="fi-FI" w:eastAsia="ko-KR"/>
        </w:rPr>
        <w:t xml:space="preserve"> </w:t>
      </w:r>
      <w:r w:rsidRPr="00A4126F">
        <w:rPr>
          <w:rFonts w:ascii="Arial" w:hAnsi="Arial" w:cs="Arial"/>
          <w:b/>
          <w:lang w:val="fi-FI"/>
        </w:rPr>
        <w:t>"</w:t>
      </w:r>
      <w:r w:rsidRPr="00A4126F">
        <w:rPr>
          <w:rFonts w:ascii="Arial" w:hAnsi="Arial" w:cs="Arial"/>
          <w:b/>
          <w:lang w:val="fi-FI" w:eastAsia="ko-KR"/>
        </w:rPr>
        <w:t>NS_12</w:t>
      </w:r>
      <w:r w:rsidRPr="00A4126F">
        <w:rPr>
          <w:rFonts w:ascii="Arial" w:hAnsi="Arial" w:cs="Arial"/>
          <w:b/>
          <w:lang w:val="fi-FI"/>
        </w:rPr>
        <w:t>"</w:t>
      </w:r>
    </w:p>
    <w:tbl>
      <w:tblPr>
        <w:tblW w:w="7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119"/>
        <w:gridCol w:w="3682"/>
        <w:gridCol w:w="1699"/>
      </w:tblGrid>
      <w:tr w:rsidR="00A4126F" w:rsidRPr="00A4126F" w14:paraId="263E70CC" w14:textId="77777777" w:rsidTr="00A4126F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C2355F3" w14:textId="77777777" w:rsidR="00A4126F" w:rsidRPr="00A4126F" w:rsidRDefault="00A4126F" w:rsidP="00A4126F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proofErr w:type="spellStart"/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>Frequency</w:t>
            </w:r>
            <w:proofErr w:type="spellEnd"/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>range</w:t>
            </w:r>
            <w:proofErr w:type="spellEnd"/>
          </w:p>
          <w:p w14:paraId="52A52C4F" w14:textId="77777777" w:rsidR="00A4126F" w:rsidRPr="00A4126F" w:rsidRDefault="00A4126F" w:rsidP="00A4126F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>(MHz)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A1B528" w14:textId="77777777" w:rsidR="00A4126F" w:rsidRPr="00A4126F" w:rsidRDefault="00A4126F" w:rsidP="00A4126F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 xml:space="preserve">Channel </w:t>
            </w:r>
            <w:proofErr w:type="spellStart"/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>bandwidth</w:t>
            </w:r>
            <w:proofErr w:type="spellEnd"/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 xml:space="preserve"> /</w:t>
            </w:r>
          </w:p>
          <w:p w14:paraId="47AF8CEF" w14:textId="77777777" w:rsidR="00A4126F" w:rsidRPr="00A4126F" w:rsidRDefault="00A4126F" w:rsidP="00A4126F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proofErr w:type="spellStart"/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>Spectrum</w:t>
            </w:r>
            <w:proofErr w:type="spellEnd"/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 xml:space="preserve"> emission </w:t>
            </w:r>
            <w:proofErr w:type="spellStart"/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>limit</w:t>
            </w:r>
            <w:proofErr w:type="spellEnd"/>
          </w:p>
          <w:p w14:paraId="34BE78A7" w14:textId="77777777" w:rsidR="00A4126F" w:rsidRPr="00A4126F" w:rsidRDefault="00A4126F" w:rsidP="00A4126F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>(</w:t>
            </w:r>
            <w:proofErr w:type="spellStart"/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>dBm</w:t>
            </w:r>
            <w:proofErr w:type="spellEnd"/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A27719E" w14:textId="77777777" w:rsidR="00A4126F" w:rsidRPr="00A4126F" w:rsidRDefault="00A4126F" w:rsidP="00A4126F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proofErr w:type="spellStart"/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>Measurement</w:t>
            </w:r>
            <w:proofErr w:type="spellEnd"/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>bandwidth</w:t>
            </w:r>
            <w:proofErr w:type="spellEnd"/>
          </w:p>
        </w:tc>
      </w:tr>
      <w:tr w:rsidR="00A4126F" w:rsidRPr="00A4126F" w14:paraId="2601F1F7" w14:textId="77777777" w:rsidTr="00A4126F">
        <w:trPr>
          <w:jc w:val="center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7A1701" w14:textId="77777777" w:rsidR="00A4126F" w:rsidRPr="00A4126F" w:rsidRDefault="00A4126F" w:rsidP="00A4126F">
            <w:pPr>
              <w:textAlignment w:val="auto"/>
              <w:rPr>
                <w:lang w:eastAsia="sv-SE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D1537D" w14:textId="77777777" w:rsidR="00A4126F" w:rsidRPr="00A4126F" w:rsidRDefault="00A4126F" w:rsidP="00A4126F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eastAsia="sv-SE"/>
              </w:rPr>
            </w:pPr>
            <w:r w:rsidRPr="00A4126F">
              <w:rPr>
                <w:rFonts w:ascii="Arial" w:hAnsi="Arial" w:cs="Arial"/>
                <w:b/>
                <w:sz w:val="18"/>
                <w:lang w:val="fi-FI" w:eastAsia="sv-SE"/>
              </w:rPr>
              <w:t>3 MHz, 5 MHz, 10 MHz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7C98E1" w14:textId="77777777" w:rsidR="00A4126F" w:rsidRPr="00A4126F" w:rsidRDefault="00A4126F" w:rsidP="00A4126F">
            <w:pPr>
              <w:textAlignment w:val="auto"/>
              <w:rPr>
                <w:lang w:eastAsia="sv-SE"/>
              </w:rPr>
            </w:pPr>
          </w:p>
        </w:tc>
      </w:tr>
      <w:tr w:rsidR="00A4126F" w:rsidRPr="00A4126F" w14:paraId="37A280E5" w14:textId="77777777" w:rsidTr="00A4126F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AC5EE2" w14:textId="77777777" w:rsidR="00A4126F" w:rsidRPr="00A4126F" w:rsidRDefault="00A4126F" w:rsidP="00A4126F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eastAsia="sv-SE"/>
              </w:rPr>
            </w:pPr>
            <w:r w:rsidRPr="00A4126F">
              <w:rPr>
                <w:rFonts w:ascii="Arial" w:hAnsi="Arial" w:cs="Arial"/>
                <w:sz w:val="18"/>
                <w:lang w:val="fi-FI" w:eastAsia="sv-SE"/>
              </w:rPr>
              <w:t>806 ≤ f ≤ 813.5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C0C8E2" w14:textId="77777777" w:rsidR="00A4126F" w:rsidRPr="00A4126F" w:rsidRDefault="00A4126F" w:rsidP="00A4126F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A4126F">
              <w:rPr>
                <w:rFonts w:ascii="Arial" w:hAnsi="Arial" w:cs="Arial"/>
                <w:sz w:val="18"/>
                <w:lang w:val="fi-FI" w:eastAsia="sv-SE"/>
              </w:rPr>
              <w:t>-42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77C90" w14:textId="77777777" w:rsidR="00A4126F" w:rsidRPr="00A4126F" w:rsidRDefault="00A4126F" w:rsidP="00A4126F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A4126F">
              <w:rPr>
                <w:rFonts w:ascii="Arial" w:hAnsi="Arial" w:cs="Arial"/>
                <w:sz w:val="18"/>
                <w:lang w:val="fi-FI" w:eastAsia="sv-SE"/>
              </w:rPr>
              <w:t>6.25 kHz</w:t>
            </w:r>
          </w:p>
        </w:tc>
      </w:tr>
      <w:tr w:rsidR="00A4126F" w:rsidRPr="00A4126F" w14:paraId="06C148B1" w14:textId="77777777" w:rsidTr="00A4126F">
        <w:trPr>
          <w:jc w:val="center"/>
        </w:trPr>
        <w:tc>
          <w:tcPr>
            <w:tcW w:w="75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37B033" w14:textId="77777777" w:rsidR="00A4126F" w:rsidRPr="00A4126F" w:rsidRDefault="00A4126F" w:rsidP="00A4126F">
            <w:pPr>
              <w:keepNext/>
              <w:keepLines/>
              <w:spacing w:after="0"/>
              <w:ind w:left="851" w:hanging="851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A4126F">
              <w:rPr>
                <w:rFonts w:ascii="Arial" w:hAnsi="Arial" w:cs="Arial"/>
                <w:sz w:val="18"/>
                <w:lang w:val="fi-FI" w:eastAsia="sv-SE"/>
              </w:rPr>
              <w:t>NOTE 1:</w:t>
            </w:r>
            <w:r w:rsidRPr="00A4126F">
              <w:rPr>
                <w:rFonts w:ascii="Arial" w:hAnsi="Arial" w:cs="Arial"/>
                <w:sz w:val="18"/>
                <w:lang w:val="fi-FI" w:eastAsia="sv-SE"/>
              </w:rPr>
              <w:tab/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The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requirement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applies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for NR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carriers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with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lower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channel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edge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at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or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above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814 MHz.</w:t>
            </w:r>
          </w:p>
          <w:p w14:paraId="236F7AA8" w14:textId="77777777" w:rsidR="00A4126F" w:rsidRPr="00A4126F" w:rsidRDefault="00A4126F" w:rsidP="00A4126F">
            <w:pPr>
              <w:keepNext/>
              <w:keepLines/>
              <w:spacing w:after="0"/>
              <w:ind w:left="851" w:hanging="851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A4126F">
              <w:rPr>
                <w:rFonts w:ascii="Arial" w:hAnsi="Arial" w:cs="Arial"/>
                <w:sz w:val="18"/>
                <w:lang w:val="fi-FI" w:eastAsia="sv-SE"/>
              </w:rPr>
              <w:t>NOTE 2:</w:t>
            </w:r>
            <w:r w:rsidRPr="00A4126F">
              <w:rPr>
                <w:rFonts w:ascii="Arial" w:hAnsi="Arial" w:cs="Arial"/>
                <w:sz w:val="18"/>
                <w:lang w:val="fi-FI" w:eastAsia="sv-SE"/>
              </w:rPr>
              <w:tab/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The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emissions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measurement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shall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be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sufficiently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power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averaged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to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ensure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a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standard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A4126F">
              <w:rPr>
                <w:rFonts w:ascii="Arial" w:hAnsi="Arial" w:cs="Arial"/>
                <w:sz w:val="18"/>
                <w:lang w:val="fi-FI" w:eastAsia="sv-SE"/>
              </w:rPr>
              <w:t>deviation</w:t>
            </w:r>
            <w:proofErr w:type="spellEnd"/>
            <w:r w:rsidRPr="00A4126F">
              <w:rPr>
                <w:rFonts w:ascii="Arial" w:hAnsi="Arial" w:cs="Arial"/>
                <w:sz w:val="18"/>
                <w:lang w:val="fi-FI" w:eastAsia="sv-SE"/>
              </w:rPr>
              <w:t xml:space="preserve"> &lt; 0.5 dB.</w:t>
            </w:r>
          </w:p>
        </w:tc>
      </w:tr>
    </w:tbl>
    <w:p w14:paraId="7FBAEAD2" w14:textId="2FE8EAF2" w:rsidR="009B6F0E" w:rsidRDefault="009B6F0E" w:rsidP="009B6F0E">
      <w:pPr>
        <w:rPr>
          <w:lang w:val="en-US"/>
        </w:rPr>
      </w:pPr>
    </w:p>
    <w:p w14:paraId="30E74B1C" w14:textId="7A8789CA" w:rsidR="00261A60" w:rsidRDefault="00261A60" w:rsidP="00261A60">
      <w:pPr>
        <w:pStyle w:val="Heading2"/>
      </w:pPr>
      <w:r>
        <w:lastRenderedPageBreak/>
        <w:t>2.3</w:t>
      </w:r>
      <w:r>
        <w:tab/>
        <w:t>NS_13 mask</w:t>
      </w:r>
    </w:p>
    <w:p w14:paraId="2BF068A3" w14:textId="77777777" w:rsidR="00211AA3" w:rsidRPr="00211AA3" w:rsidRDefault="00211AA3" w:rsidP="00211AA3">
      <w:pPr>
        <w:keepNext/>
        <w:keepLines/>
        <w:spacing w:before="60"/>
        <w:jc w:val="center"/>
        <w:textAlignment w:val="auto"/>
        <w:rPr>
          <w:rFonts w:ascii="Arial" w:hAnsi="Arial" w:cs="Arial"/>
          <w:b/>
          <w:lang w:eastAsia="ko-KR"/>
        </w:rPr>
      </w:pPr>
      <w:proofErr w:type="spellStart"/>
      <w:r w:rsidRPr="00211AA3">
        <w:rPr>
          <w:rFonts w:ascii="Arial" w:hAnsi="Arial" w:cs="Arial"/>
          <w:b/>
          <w:lang w:val="fi-FI" w:eastAsia="ko-KR"/>
        </w:rPr>
        <w:t>Table</w:t>
      </w:r>
      <w:proofErr w:type="spellEnd"/>
      <w:r w:rsidRPr="00211AA3">
        <w:rPr>
          <w:rFonts w:ascii="Arial" w:hAnsi="Arial" w:cs="Arial"/>
          <w:b/>
          <w:lang w:val="fi-FI" w:eastAsia="ko-KR"/>
        </w:rPr>
        <w:t xml:space="preserve"> 6.5.3.3.18-1: </w:t>
      </w:r>
      <w:proofErr w:type="spellStart"/>
      <w:r w:rsidRPr="00211AA3">
        <w:rPr>
          <w:rFonts w:ascii="Arial" w:hAnsi="Arial" w:cs="Arial"/>
          <w:b/>
          <w:lang w:val="fi-FI" w:eastAsia="ko-KR"/>
        </w:rPr>
        <w:t>Additional</w:t>
      </w:r>
      <w:proofErr w:type="spellEnd"/>
      <w:r w:rsidRPr="00211AA3">
        <w:rPr>
          <w:rFonts w:ascii="Arial" w:hAnsi="Arial" w:cs="Arial"/>
          <w:b/>
          <w:lang w:val="fi-FI" w:eastAsia="ko-KR"/>
        </w:rPr>
        <w:t xml:space="preserve"> </w:t>
      </w:r>
      <w:proofErr w:type="spellStart"/>
      <w:r w:rsidRPr="00211AA3">
        <w:rPr>
          <w:rFonts w:ascii="Arial" w:hAnsi="Arial" w:cs="Arial"/>
          <w:b/>
          <w:lang w:val="fi-FI" w:eastAsia="ko-KR"/>
        </w:rPr>
        <w:t>requirements</w:t>
      </w:r>
      <w:proofErr w:type="spellEnd"/>
      <w:r w:rsidRPr="00211AA3">
        <w:rPr>
          <w:rFonts w:ascii="Arial" w:hAnsi="Arial" w:cs="Arial"/>
          <w:b/>
          <w:lang w:val="fi-FI" w:eastAsia="ko-KR"/>
        </w:rPr>
        <w:t xml:space="preserve"> </w:t>
      </w:r>
      <w:r w:rsidRPr="00211AA3">
        <w:rPr>
          <w:rFonts w:ascii="Arial" w:hAnsi="Arial" w:cs="Arial"/>
          <w:b/>
          <w:lang w:val="fi-FI"/>
        </w:rPr>
        <w:t>"</w:t>
      </w:r>
      <w:r w:rsidRPr="00211AA3">
        <w:rPr>
          <w:rFonts w:ascii="Arial" w:hAnsi="Arial" w:cs="Arial"/>
          <w:b/>
          <w:lang w:val="fi-FI" w:eastAsia="ko-KR"/>
        </w:rPr>
        <w:t>NS_13</w:t>
      </w:r>
      <w:r w:rsidRPr="00211AA3">
        <w:rPr>
          <w:rFonts w:ascii="Arial" w:hAnsi="Arial" w:cs="Arial"/>
          <w:b/>
          <w:lang w:val="fi-FI"/>
        </w:rPr>
        <w:t>"</w:t>
      </w:r>
    </w:p>
    <w:tbl>
      <w:tblPr>
        <w:tblW w:w="7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119"/>
        <w:gridCol w:w="3682"/>
        <w:gridCol w:w="1699"/>
      </w:tblGrid>
      <w:tr w:rsidR="00211AA3" w:rsidRPr="00211AA3" w14:paraId="1B2E0B74" w14:textId="77777777" w:rsidTr="00211AA3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0EB04CA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proofErr w:type="spellStart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Frequency</w:t>
            </w:r>
            <w:proofErr w:type="spellEnd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range</w:t>
            </w:r>
            <w:proofErr w:type="spellEnd"/>
          </w:p>
          <w:p w14:paraId="13238F7A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(MHz)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4409D8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 xml:space="preserve">Channel </w:t>
            </w:r>
            <w:proofErr w:type="spellStart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bandwidth</w:t>
            </w:r>
            <w:proofErr w:type="spellEnd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 xml:space="preserve"> /</w:t>
            </w:r>
          </w:p>
          <w:p w14:paraId="0B3A8B19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proofErr w:type="spellStart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Spectrum</w:t>
            </w:r>
            <w:proofErr w:type="spellEnd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 xml:space="preserve"> emission </w:t>
            </w:r>
            <w:proofErr w:type="spellStart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limit</w:t>
            </w:r>
            <w:proofErr w:type="spellEnd"/>
          </w:p>
          <w:p w14:paraId="5FF6F993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(</w:t>
            </w:r>
            <w:proofErr w:type="spellStart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dBm</w:t>
            </w:r>
            <w:proofErr w:type="spellEnd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0D15EC9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proofErr w:type="spellStart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Measurement</w:t>
            </w:r>
            <w:proofErr w:type="spellEnd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bandwidth</w:t>
            </w:r>
            <w:proofErr w:type="spellEnd"/>
          </w:p>
        </w:tc>
      </w:tr>
      <w:tr w:rsidR="00211AA3" w:rsidRPr="00211AA3" w14:paraId="142C1FD1" w14:textId="77777777" w:rsidTr="00211AA3">
        <w:trPr>
          <w:jc w:val="center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7A3117" w14:textId="77777777" w:rsidR="00211AA3" w:rsidRPr="00211AA3" w:rsidRDefault="00211AA3" w:rsidP="00211AA3">
            <w:pPr>
              <w:textAlignment w:val="auto"/>
              <w:rPr>
                <w:lang w:eastAsia="sv-SE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BA11EC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eastAsia="sv-SE"/>
              </w:rPr>
            </w:pPr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3 MHz, 5 MHz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E9161" w14:textId="77777777" w:rsidR="00211AA3" w:rsidRPr="00211AA3" w:rsidRDefault="00211AA3" w:rsidP="00211AA3">
            <w:pPr>
              <w:textAlignment w:val="auto"/>
              <w:rPr>
                <w:lang w:eastAsia="sv-SE"/>
              </w:rPr>
            </w:pPr>
          </w:p>
        </w:tc>
      </w:tr>
      <w:tr w:rsidR="00211AA3" w:rsidRPr="00211AA3" w14:paraId="2F390663" w14:textId="77777777" w:rsidTr="00211AA3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D45C7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eastAsia="sv-SE"/>
              </w:rPr>
            </w:pPr>
            <w:r w:rsidRPr="00211AA3">
              <w:rPr>
                <w:rFonts w:ascii="Arial" w:hAnsi="Arial" w:cs="Arial"/>
                <w:sz w:val="18"/>
                <w:lang w:val="fi-FI" w:eastAsia="sv-SE"/>
              </w:rPr>
              <w:t>806 ≤ f ≤ 816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FACD9F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211AA3">
              <w:rPr>
                <w:rFonts w:ascii="Arial" w:hAnsi="Arial" w:cs="Arial"/>
                <w:sz w:val="18"/>
                <w:lang w:val="fi-FI" w:eastAsia="sv-SE"/>
              </w:rPr>
              <w:t>-42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AEF6A6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211AA3">
              <w:rPr>
                <w:rFonts w:ascii="Arial" w:hAnsi="Arial" w:cs="Arial"/>
                <w:sz w:val="18"/>
                <w:lang w:val="fi-FI" w:eastAsia="sv-SE"/>
              </w:rPr>
              <w:t>6.25 kHz</w:t>
            </w:r>
          </w:p>
        </w:tc>
      </w:tr>
      <w:tr w:rsidR="00211AA3" w:rsidRPr="00211AA3" w14:paraId="72005C44" w14:textId="77777777" w:rsidTr="00211AA3">
        <w:trPr>
          <w:jc w:val="center"/>
        </w:trPr>
        <w:tc>
          <w:tcPr>
            <w:tcW w:w="75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B6D3C4" w14:textId="77777777" w:rsidR="00211AA3" w:rsidRPr="00211AA3" w:rsidRDefault="00211AA3" w:rsidP="00211AA3">
            <w:pPr>
              <w:keepNext/>
              <w:keepLines/>
              <w:spacing w:after="0"/>
              <w:ind w:left="851" w:hanging="851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211AA3">
              <w:rPr>
                <w:rFonts w:ascii="Arial" w:hAnsi="Arial" w:cs="Arial"/>
                <w:sz w:val="18"/>
                <w:lang w:val="fi-FI" w:eastAsia="sv-SE"/>
              </w:rPr>
              <w:t>NOTE 1:</w:t>
            </w:r>
            <w:r w:rsidRPr="00211AA3">
              <w:rPr>
                <w:rFonts w:ascii="Arial" w:hAnsi="Arial" w:cs="Arial"/>
                <w:sz w:val="18"/>
                <w:lang w:val="fi-FI" w:eastAsia="sv-SE"/>
              </w:rPr>
              <w:tab/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The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requirement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applies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for NR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carriers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with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lower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channel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edge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at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or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above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817 MHz.</w:t>
            </w:r>
          </w:p>
          <w:p w14:paraId="35E6CAD7" w14:textId="77777777" w:rsidR="00211AA3" w:rsidRPr="00211AA3" w:rsidRDefault="00211AA3" w:rsidP="00211AA3">
            <w:pPr>
              <w:keepNext/>
              <w:keepLines/>
              <w:spacing w:after="0"/>
              <w:ind w:left="851" w:hanging="851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211AA3">
              <w:rPr>
                <w:rFonts w:ascii="Arial" w:hAnsi="Arial" w:cs="Arial"/>
                <w:sz w:val="18"/>
                <w:lang w:val="fi-FI" w:eastAsia="sv-SE"/>
              </w:rPr>
              <w:t>NOTE 2:</w:t>
            </w:r>
            <w:r w:rsidRPr="00211AA3">
              <w:rPr>
                <w:rFonts w:ascii="Arial" w:hAnsi="Arial" w:cs="Arial"/>
                <w:sz w:val="18"/>
                <w:lang w:val="fi-FI" w:eastAsia="sv-SE"/>
              </w:rPr>
              <w:tab/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The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emissions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measurement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shall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be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sufficiently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power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averaged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to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ensure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a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standard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deviation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&lt; 0.5 dB.</w:t>
            </w:r>
          </w:p>
        </w:tc>
      </w:tr>
    </w:tbl>
    <w:p w14:paraId="60419E7A" w14:textId="77777777" w:rsidR="00261A60" w:rsidRDefault="00261A60" w:rsidP="00261A60"/>
    <w:p w14:paraId="258CC471" w14:textId="697669FB" w:rsidR="00261A60" w:rsidRDefault="00261A60" w:rsidP="00261A60">
      <w:pPr>
        <w:pStyle w:val="Heading2"/>
      </w:pPr>
      <w:r>
        <w:t>2.4</w:t>
      </w:r>
      <w:r>
        <w:tab/>
        <w:t>NS_14 mask</w:t>
      </w:r>
    </w:p>
    <w:p w14:paraId="19CC0CCD" w14:textId="77777777" w:rsidR="00211AA3" w:rsidRPr="00211AA3" w:rsidRDefault="00211AA3" w:rsidP="00211AA3">
      <w:pPr>
        <w:keepNext/>
        <w:keepLines/>
        <w:spacing w:before="60"/>
        <w:jc w:val="center"/>
        <w:textAlignment w:val="auto"/>
        <w:rPr>
          <w:rFonts w:ascii="Arial" w:hAnsi="Arial" w:cs="Arial"/>
          <w:b/>
          <w:lang w:eastAsia="ko-KR"/>
        </w:rPr>
      </w:pPr>
      <w:proofErr w:type="spellStart"/>
      <w:r w:rsidRPr="00211AA3">
        <w:rPr>
          <w:rFonts w:ascii="Arial" w:hAnsi="Arial" w:cs="Arial"/>
          <w:b/>
          <w:lang w:val="fi-FI" w:eastAsia="ko-KR"/>
        </w:rPr>
        <w:t>Table</w:t>
      </w:r>
      <w:proofErr w:type="spellEnd"/>
      <w:r w:rsidRPr="00211AA3">
        <w:rPr>
          <w:rFonts w:ascii="Arial" w:hAnsi="Arial" w:cs="Arial"/>
          <w:b/>
          <w:lang w:val="fi-FI" w:eastAsia="ko-KR"/>
        </w:rPr>
        <w:t xml:space="preserve"> 6.5.3.3.19-1: </w:t>
      </w:r>
      <w:proofErr w:type="spellStart"/>
      <w:r w:rsidRPr="00211AA3">
        <w:rPr>
          <w:rFonts w:ascii="Arial" w:hAnsi="Arial" w:cs="Arial"/>
          <w:b/>
          <w:lang w:val="fi-FI" w:eastAsia="ko-KR"/>
        </w:rPr>
        <w:t>Additional</w:t>
      </w:r>
      <w:proofErr w:type="spellEnd"/>
      <w:r w:rsidRPr="00211AA3">
        <w:rPr>
          <w:rFonts w:ascii="Arial" w:hAnsi="Arial" w:cs="Arial"/>
          <w:b/>
          <w:lang w:val="fi-FI" w:eastAsia="ko-KR"/>
        </w:rPr>
        <w:t xml:space="preserve"> </w:t>
      </w:r>
      <w:proofErr w:type="spellStart"/>
      <w:r w:rsidRPr="00211AA3">
        <w:rPr>
          <w:rFonts w:ascii="Arial" w:hAnsi="Arial" w:cs="Arial"/>
          <w:b/>
          <w:lang w:val="fi-FI" w:eastAsia="ko-KR"/>
        </w:rPr>
        <w:t>requirements</w:t>
      </w:r>
      <w:proofErr w:type="spellEnd"/>
      <w:r w:rsidRPr="00211AA3">
        <w:rPr>
          <w:rFonts w:ascii="Arial" w:hAnsi="Arial" w:cs="Arial"/>
          <w:b/>
          <w:lang w:val="fi-FI" w:eastAsia="ko-KR"/>
        </w:rPr>
        <w:t xml:space="preserve"> </w:t>
      </w:r>
      <w:r w:rsidRPr="00211AA3">
        <w:rPr>
          <w:rFonts w:ascii="Arial" w:hAnsi="Arial" w:cs="Arial"/>
          <w:b/>
          <w:lang w:val="fi-FI"/>
        </w:rPr>
        <w:t>"</w:t>
      </w:r>
      <w:r w:rsidRPr="00211AA3">
        <w:rPr>
          <w:rFonts w:ascii="Arial" w:hAnsi="Arial" w:cs="Arial"/>
          <w:b/>
          <w:lang w:val="fi-FI" w:eastAsia="ko-KR"/>
        </w:rPr>
        <w:t>NS_14</w:t>
      </w:r>
      <w:r w:rsidRPr="00211AA3">
        <w:rPr>
          <w:rFonts w:ascii="Arial" w:hAnsi="Arial" w:cs="Arial"/>
          <w:b/>
          <w:lang w:val="fi-FI"/>
        </w:rPr>
        <w:t>"</w:t>
      </w:r>
    </w:p>
    <w:tbl>
      <w:tblPr>
        <w:tblW w:w="7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119"/>
        <w:gridCol w:w="3682"/>
        <w:gridCol w:w="1699"/>
      </w:tblGrid>
      <w:tr w:rsidR="00211AA3" w:rsidRPr="00211AA3" w14:paraId="1B4B9588" w14:textId="77777777" w:rsidTr="00211AA3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413D2E3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proofErr w:type="spellStart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Frequency</w:t>
            </w:r>
            <w:proofErr w:type="spellEnd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range</w:t>
            </w:r>
            <w:proofErr w:type="spellEnd"/>
          </w:p>
          <w:p w14:paraId="478E3411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(MHz)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055B4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 xml:space="preserve">Channel </w:t>
            </w:r>
            <w:proofErr w:type="spellStart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bandwidth</w:t>
            </w:r>
            <w:proofErr w:type="spellEnd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 xml:space="preserve"> /</w:t>
            </w:r>
          </w:p>
          <w:p w14:paraId="3194B8F4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proofErr w:type="spellStart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Spectrum</w:t>
            </w:r>
            <w:proofErr w:type="spellEnd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 xml:space="preserve"> emission </w:t>
            </w:r>
            <w:proofErr w:type="spellStart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limit</w:t>
            </w:r>
            <w:proofErr w:type="spellEnd"/>
          </w:p>
          <w:p w14:paraId="318824F6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(</w:t>
            </w:r>
            <w:proofErr w:type="spellStart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dBm</w:t>
            </w:r>
            <w:proofErr w:type="spellEnd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EFEAD4F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proofErr w:type="spellStart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Measurement</w:t>
            </w:r>
            <w:proofErr w:type="spellEnd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bandwidth</w:t>
            </w:r>
            <w:proofErr w:type="spellEnd"/>
          </w:p>
        </w:tc>
      </w:tr>
      <w:tr w:rsidR="00211AA3" w:rsidRPr="00211AA3" w14:paraId="581CB966" w14:textId="77777777" w:rsidTr="00211AA3">
        <w:trPr>
          <w:jc w:val="center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B4301D" w14:textId="77777777" w:rsidR="00211AA3" w:rsidRPr="00211AA3" w:rsidRDefault="00211AA3" w:rsidP="00211AA3">
            <w:pPr>
              <w:textAlignment w:val="auto"/>
              <w:rPr>
                <w:lang w:eastAsia="sv-SE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A69ABB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eastAsia="sv-SE"/>
              </w:rPr>
            </w:pPr>
            <w:r w:rsidRPr="00211AA3">
              <w:rPr>
                <w:rFonts w:ascii="Arial" w:hAnsi="Arial" w:cs="Arial"/>
                <w:b/>
                <w:sz w:val="18"/>
                <w:lang w:val="fi-FI" w:eastAsia="sv-SE"/>
              </w:rPr>
              <w:t>10 MHz, 15 MHz, 20MHz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ADBBD" w14:textId="77777777" w:rsidR="00211AA3" w:rsidRPr="00211AA3" w:rsidRDefault="00211AA3" w:rsidP="00211AA3">
            <w:pPr>
              <w:textAlignment w:val="auto"/>
              <w:rPr>
                <w:lang w:eastAsia="sv-SE"/>
              </w:rPr>
            </w:pPr>
          </w:p>
        </w:tc>
      </w:tr>
      <w:tr w:rsidR="00211AA3" w:rsidRPr="00211AA3" w14:paraId="15A253DE" w14:textId="77777777" w:rsidTr="00211AA3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172CB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eastAsia="sv-SE"/>
              </w:rPr>
            </w:pPr>
            <w:r w:rsidRPr="00211AA3">
              <w:rPr>
                <w:rFonts w:ascii="Arial" w:hAnsi="Arial" w:cs="Arial"/>
                <w:sz w:val="18"/>
                <w:lang w:val="fi-FI" w:eastAsia="sv-SE"/>
              </w:rPr>
              <w:t>806 ≤ f ≤ 816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9DAF70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211AA3">
              <w:rPr>
                <w:rFonts w:ascii="Arial" w:hAnsi="Arial" w:cs="Arial"/>
                <w:sz w:val="18"/>
                <w:lang w:val="fi-FI" w:eastAsia="sv-SE"/>
              </w:rPr>
              <w:t>-42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601F6D" w14:textId="77777777" w:rsidR="00211AA3" w:rsidRPr="00211AA3" w:rsidRDefault="00211AA3" w:rsidP="00211AA3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211AA3">
              <w:rPr>
                <w:rFonts w:ascii="Arial" w:hAnsi="Arial" w:cs="Arial"/>
                <w:sz w:val="18"/>
                <w:lang w:val="fi-FI" w:eastAsia="sv-SE"/>
              </w:rPr>
              <w:t>6.25 kHz</w:t>
            </w:r>
          </w:p>
        </w:tc>
      </w:tr>
      <w:tr w:rsidR="00211AA3" w:rsidRPr="00211AA3" w14:paraId="7C71250E" w14:textId="77777777" w:rsidTr="00211AA3">
        <w:trPr>
          <w:jc w:val="center"/>
        </w:trPr>
        <w:tc>
          <w:tcPr>
            <w:tcW w:w="75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83921" w14:textId="77777777" w:rsidR="00211AA3" w:rsidRPr="00211AA3" w:rsidRDefault="00211AA3" w:rsidP="00211AA3">
            <w:pPr>
              <w:keepNext/>
              <w:keepLines/>
              <w:spacing w:after="0"/>
              <w:ind w:left="851" w:hanging="851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211AA3">
              <w:rPr>
                <w:rFonts w:ascii="Arial" w:hAnsi="Arial" w:cs="Arial"/>
                <w:sz w:val="18"/>
                <w:lang w:val="fi-FI" w:eastAsia="sv-SE"/>
              </w:rPr>
              <w:t>NOTE 1:</w:t>
            </w:r>
            <w:r w:rsidRPr="00211AA3">
              <w:rPr>
                <w:rFonts w:ascii="Arial" w:hAnsi="Arial" w:cs="Arial"/>
                <w:sz w:val="18"/>
                <w:lang w:val="fi-FI" w:eastAsia="sv-SE"/>
              </w:rPr>
              <w:tab/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The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requirement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applies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for NR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carriers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with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lower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channel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edge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at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or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above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824 MHz </w:t>
            </w:r>
          </w:p>
          <w:p w14:paraId="1234536D" w14:textId="77777777" w:rsidR="00211AA3" w:rsidRPr="00211AA3" w:rsidRDefault="00211AA3" w:rsidP="00211AA3">
            <w:pPr>
              <w:keepNext/>
              <w:keepLines/>
              <w:spacing w:after="0"/>
              <w:ind w:left="851" w:hanging="851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211AA3">
              <w:rPr>
                <w:rFonts w:ascii="Arial" w:hAnsi="Arial" w:cs="Arial"/>
                <w:sz w:val="18"/>
                <w:lang w:val="fi-FI" w:eastAsia="sv-SE"/>
              </w:rPr>
              <w:t>NOTE 2:</w:t>
            </w:r>
            <w:r w:rsidRPr="00211AA3">
              <w:rPr>
                <w:rFonts w:ascii="Arial" w:hAnsi="Arial" w:cs="Arial"/>
                <w:sz w:val="18"/>
                <w:lang w:val="fi-FI" w:eastAsia="sv-SE"/>
              </w:rPr>
              <w:tab/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The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emissions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measurement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shall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be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sufficiently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power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averaged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to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ensure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a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standard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211AA3">
              <w:rPr>
                <w:rFonts w:ascii="Arial" w:hAnsi="Arial" w:cs="Arial"/>
                <w:sz w:val="18"/>
                <w:lang w:val="fi-FI" w:eastAsia="sv-SE"/>
              </w:rPr>
              <w:t>deviation</w:t>
            </w:r>
            <w:proofErr w:type="spellEnd"/>
            <w:r w:rsidRPr="00211AA3">
              <w:rPr>
                <w:rFonts w:ascii="Arial" w:hAnsi="Arial" w:cs="Arial"/>
                <w:sz w:val="18"/>
                <w:lang w:val="fi-FI" w:eastAsia="sv-SE"/>
              </w:rPr>
              <w:t xml:space="preserve"> &lt; 0.5 dB.</w:t>
            </w:r>
          </w:p>
        </w:tc>
      </w:tr>
    </w:tbl>
    <w:p w14:paraId="48DBBCD0" w14:textId="77777777" w:rsidR="00261A60" w:rsidRDefault="00261A60" w:rsidP="009B6F0E">
      <w:pPr>
        <w:rPr>
          <w:lang w:val="en-US"/>
        </w:rPr>
      </w:pPr>
    </w:p>
    <w:p w14:paraId="3705A4CA" w14:textId="654CE668" w:rsidR="0078292B" w:rsidRDefault="0078292B" w:rsidP="0078292B">
      <w:pPr>
        <w:pStyle w:val="Heading2"/>
      </w:pPr>
      <w:r>
        <w:t>2.</w:t>
      </w:r>
      <w:r w:rsidR="00261A60">
        <w:t>5</w:t>
      </w:r>
      <w:r>
        <w:tab/>
        <w:t>NS_15 mask</w:t>
      </w:r>
    </w:p>
    <w:p w14:paraId="539CE687" w14:textId="77777777" w:rsidR="0057788B" w:rsidRPr="0057788B" w:rsidRDefault="0057788B" w:rsidP="0057788B">
      <w:pPr>
        <w:keepNext/>
        <w:keepLines/>
        <w:spacing w:before="60"/>
        <w:jc w:val="center"/>
        <w:textAlignment w:val="auto"/>
        <w:rPr>
          <w:rFonts w:ascii="Arial" w:hAnsi="Arial" w:cs="Arial"/>
          <w:b/>
          <w:lang w:eastAsia="ko-KR"/>
        </w:rPr>
      </w:pPr>
      <w:proofErr w:type="spellStart"/>
      <w:r w:rsidRPr="0057788B">
        <w:rPr>
          <w:rFonts w:ascii="Arial" w:hAnsi="Arial" w:cs="Arial"/>
          <w:b/>
          <w:lang w:val="fi-FI" w:eastAsia="ko-KR"/>
        </w:rPr>
        <w:t>Table</w:t>
      </w:r>
      <w:proofErr w:type="spellEnd"/>
      <w:r w:rsidRPr="0057788B">
        <w:rPr>
          <w:rFonts w:ascii="Arial" w:hAnsi="Arial" w:cs="Arial"/>
          <w:b/>
          <w:lang w:val="fi-FI" w:eastAsia="ko-KR"/>
        </w:rPr>
        <w:t xml:space="preserve"> 6.5.3.3.20-1: </w:t>
      </w:r>
      <w:proofErr w:type="spellStart"/>
      <w:r w:rsidRPr="0057788B">
        <w:rPr>
          <w:rFonts w:ascii="Arial" w:hAnsi="Arial" w:cs="Arial"/>
          <w:b/>
          <w:lang w:val="fi-FI" w:eastAsia="ko-KR"/>
        </w:rPr>
        <w:t>Additional</w:t>
      </w:r>
      <w:proofErr w:type="spellEnd"/>
      <w:r w:rsidRPr="0057788B">
        <w:rPr>
          <w:rFonts w:ascii="Arial" w:hAnsi="Arial" w:cs="Arial"/>
          <w:b/>
          <w:lang w:val="fi-FI" w:eastAsia="ko-KR"/>
        </w:rPr>
        <w:t xml:space="preserve"> </w:t>
      </w:r>
      <w:proofErr w:type="spellStart"/>
      <w:r w:rsidRPr="0057788B">
        <w:rPr>
          <w:rFonts w:ascii="Arial" w:hAnsi="Arial" w:cs="Arial"/>
          <w:b/>
          <w:lang w:val="fi-FI" w:eastAsia="ko-KR"/>
        </w:rPr>
        <w:t>requirements</w:t>
      </w:r>
      <w:proofErr w:type="spellEnd"/>
      <w:r w:rsidRPr="0057788B">
        <w:rPr>
          <w:rFonts w:ascii="Arial" w:hAnsi="Arial" w:cs="Arial"/>
          <w:b/>
          <w:lang w:val="fi-FI" w:eastAsia="ko-KR"/>
        </w:rPr>
        <w:t xml:space="preserve"> </w:t>
      </w:r>
      <w:r w:rsidRPr="0057788B">
        <w:rPr>
          <w:rFonts w:ascii="Arial" w:hAnsi="Arial" w:cs="Arial"/>
          <w:b/>
          <w:lang w:val="fi-FI"/>
        </w:rPr>
        <w:t>"</w:t>
      </w:r>
      <w:r w:rsidRPr="0057788B">
        <w:rPr>
          <w:rFonts w:ascii="Arial" w:hAnsi="Arial" w:cs="Arial"/>
          <w:b/>
          <w:lang w:val="fi-FI" w:eastAsia="ko-KR"/>
        </w:rPr>
        <w:t>NS_15</w:t>
      </w:r>
      <w:r w:rsidRPr="0057788B">
        <w:rPr>
          <w:rFonts w:ascii="Arial" w:hAnsi="Arial" w:cs="Arial"/>
          <w:b/>
          <w:lang w:val="fi-FI"/>
        </w:rPr>
        <w:t>"</w:t>
      </w:r>
    </w:p>
    <w:tbl>
      <w:tblPr>
        <w:tblW w:w="7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119"/>
        <w:gridCol w:w="3682"/>
        <w:gridCol w:w="1699"/>
      </w:tblGrid>
      <w:tr w:rsidR="0057788B" w:rsidRPr="0057788B" w14:paraId="3D2B26A1" w14:textId="77777777" w:rsidTr="0057788B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544BD08" w14:textId="77777777" w:rsidR="0057788B" w:rsidRPr="0057788B" w:rsidRDefault="0057788B" w:rsidP="0057788B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proofErr w:type="spellStart"/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>Frequency</w:t>
            </w:r>
            <w:proofErr w:type="spellEnd"/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 xml:space="preserve"> </w:t>
            </w:r>
            <w:proofErr w:type="spellStart"/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>range</w:t>
            </w:r>
            <w:proofErr w:type="spellEnd"/>
          </w:p>
          <w:p w14:paraId="7914BCA3" w14:textId="77777777" w:rsidR="0057788B" w:rsidRPr="0057788B" w:rsidRDefault="0057788B" w:rsidP="0057788B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>(MHz)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5A62A" w14:textId="77777777" w:rsidR="0057788B" w:rsidRPr="0057788B" w:rsidRDefault="0057788B" w:rsidP="0057788B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 xml:space="preserve">Channel </w:t>
            </w:r>
            <w:proofErr w:type="spellStart"/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>bandwidth</w:t>
            </w:r>
            <w:proofErr w:type="spellEnd"/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 xml:space="preserve"> /</w:t>
            </w:r>
          </w:p>
          <w:p w14:paraId="271450EE" w14:textId="77777777" w:rsidR="0057788B" w:rsidRPr="0057788B" w:rsidRDefault="0057788B" w:rsidP="0057788B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proofErr w:type="spellStart"/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>Spectrum</w:t>
            </w:r>
            <w:proofErr w:type="spellEnd"/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 xml:space="preserve"> emission </w:t>
            </w:r>
            <w:proofErr w:type="spellStart"/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>limit</w:t>
            </w:r>
            <w:proofErr w:type="spellEnd"/>
          </w:p>
          <w:p w14:paraId="517192BA" w14:textId="77777777" w:rsidR="0057788B" w:rsidRPr="0057788B" w:rsidRDefault="0057788B" w:rsidP="0057788B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>(</w:t>
            </w:r>
            <w:proofErr w:type="spellStart"/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>dBm</w:t>
            </w:r>
            <w:proofErr w:type="spellEnd"/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D16C25D" w14:textId="77777777" w:rsidR="0057788B" w:rsidRPr="0057788B" w:rsidRDefault="0057788B" w:rsidP="0057788B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val="fi-FI" w:eastAsia="sv-SE"/>
              </w:rPr>
            </w:pPr>
            <w:proofErr w:type="spellStart"/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>Measurement</w:t>
            </w:r>
            <w:proofErr w:type="spellEnd"/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 xml:space="preserve"> </w:t>
            </w:r>
            <w:proofErr w:type="spellStart"/>
            <w:r w:rsidRPr="0057788B">
              <w:rPr>
                <w:rFonts w:ascii="Arial" w:hAnsi="Arial" w:cs="Arial"/>
                <w:b/>
                <w:sz w:val="18"/>
                <w:lang w:val="fi-FI" w:eastAsia="sv-SE"/>
              </w:rPr>
              <w:t>bandwidth</w:t>
            </w:r>
            <w:proofErr w:type="spellEnd"/>
          </w:p>
        </w:tc>
      </w:tr>
      <w:tr w:rsidR="0057788B" w:rsidRPr="0057788B" w14:paraId="37B65086" w14:textId="77777777" w:rsidTr="0057788B">
        <w:trPr>
          <w:jc w:val="center"/>
        </w:trPr>
        <w:tc>
          <w:tcPr>
            <w:tcW w:w="2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75B4D9" w14:textId="77777777" w:rsidR="0057788B" w:rsidRPr="0057788B" w:rsidRDefault="0057788B" w:rsidP="0057788B">
            <w:pPr>
              <w:textAlignment w:val="auto"/>
              <w:rPr>
                <w:lang w:eastAsia="sv-SE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A7B1D0" w14:textId="77777777" w:rsidR="0057788B" w:rsidRPr="0057788B" w:rsidRDefault="0057788B" w:rsidP="0057788B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b/>
                <w:sz w:val="18"/>
                <w:lang w:eastAsia="sv-SE"/>
              </w:rPr>
            </w:pPr>
            <w:r w:rsidRPr="0057788B">
              <w:rPr>
                <w:rFonts w:ascii="Arial" w:hAnsi="Arial" w:cs="Arial"/>
                <w:b/>
                <w:sz w:val="18"/>
                <w:lang w:eastAsia="sv-SE"/>
              </w:rPr>
              <w:t>3 MHz, 5 MHz, 10 MHz, 15 MHz, 20 MHz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D4F42" w14:textId="77777777" w:rsidR="0057788B" w:rsidRPr="0057788B" w:rsidRDefault="0057788B" w:rsidP="0057788B">
            <w:pPr>
              <w:textAlignment w:val="auto"/>
              <w:rPr>
                <w:rFonts w:ascii="Arial" w:hAnsi="Arial" w:cs="Arial"/>
                <w:b/>
                <w:sz w:val="18"/>
                <w:lang w:eastAsia="sv-SE"/>
              </w:rPr>
            </w:pPr>
          </w:p>
        </w:tc>
      </w:tr>
      <w:tr w:rsidR="0057788B" w:rsidRPr="0057788B" w14:paraId="757FE849" w14:textId="77777777" w:rsidTr="0057788B">
        <w:trPr>
          <w:jc w:val="center"/>
        </w:trPr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3BEB56" w14:textId="77777777" w:rsidR="0057788B" w:rsidRPr="0057788B" w:rsidRDefault="0057788B" w:rsidP="0057788B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eastAsia="sv-SE"/>
              </w:rPr>
            </w:pPr>
            <w:r w:rsidRPr="0057788B">
              <w:rPr>
                <w:rFonts w:ascii="Arial" w:hAnsi="Arial" w:cs="Arial"/>
                <w:sz w:val="18"/>
                <w:lang w:val="fi-FI" w:eastAsia="sv-SE"/>
              </w:rPr>
              <w:t>851 ≤ f ≤ 859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C02718" w14:textId="77777777" w:rsidR="0057788B" w:rsidRPr="0057788B" w:rsidRDefault="0057788B" w:rsidP="0057788B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57788B">
              <w:rPr>
                <w:rFonts w:ascii="Arial" w:hAnsi="Arial" w:cs="Arial"/>
                <w:sz w:val="18"/>
                <w:lang w:val="fi-FI" w:eastAsia="sv-SE"/>
              </w:rPr>
              <w:t>-53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8B04B" w14:textId="77777777" w:rsidR="0057788B" w:rsidRPr="0057788B" w:rsidRDefault="0057788B" w:rsidP="0057788B">
            <w:pPr>
              <w:keepNext/>
              <w:keepLines/>
              <w:spacing w:after="0"/>
              <w:jc w:val="center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57788B">
              <w:rPr>
                <w:rFonts w:ascii="Arial" w:hAnsi="Arial" w:cs="Arial"/>
                <w:sz w:val="18"/>
                <w:lang w:val="fi-FI" w:eastAsia="sv-SE"/>
              </w:rPr>
              <w:t>6.25 kHz</w:t>
            </w:r>
          </w:p>
        </w:tc>
      </w:tr>
      <w:tr w:rsidR="0057788B" w:rsidRPr="0057788B" w14:paraId="48F35A29" w14:textId="77777777" w:rsidTr="0057788B">
        <w:trPr>
          <w:jc w:val="center"/>
        </w:trPr>
        <w:tc>
          <w:tcPr>
            <w:tcW w:w="75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FF3DD1" w14:textId="77777777" w:rsidR="0057788B" w:rsidRPr="0057788B" w:rsidRDefault="0057788B" w:rsidP="0057788B">
            <w:pPr>
              <w:keepNext/>
              <w:keepLines/>
              <w:spacing w:after="0"/>
              <w:ind w:left="851" w:hanging="851"/>
              <w:textAlignment w:val="auto"/>
              <w:rPr>
                <w:rFonts w:ascii="Arial" w:hAnsi="Arial" w:cs="Arial"/>
                <w:sz w:val="18"/>
                <w:lang w:val="fi-FI" w:eastAsia="sv-SE"/>
              </w:rPr>
            </w:pPr>
            <w:r w:rsidRPr="0057788B">
              <w:rPr>
                <w:rFonts w:ascii="Arial" w:hAnsi="Arial" w:cs="Arial"/>
                <w:sz w:val="18"/>
                <w:lang w:val="fi-FI" w:eastAsia="sv-SE"/>
              </w:rPr>
              <w:t>NOTE 1:</w:t>
            </w:r>
            <w:r w:rsidRPr="0057788B">
              <w:rPr>
                <w:rFonts w:ascii="Arial" w:hAnsi="Arial" w:cs="Arial"/>
                <w:sz w:val="18"/>
                <w:lang w:val="fi-FI" w:eastAsia="sv-SE"/>
              </w:rPr>
              <w:tab/>
            </w:r>
            <w:proofErr w:type="spellStart"/>
            <w:r w:rsidRPr="0057788B">
              <w:rPr>
                <w:rFonts w:ascii="Arial" w:hAnsi="Arial" w:cs="Arial"/>
                <w:sz w:val="18"/>
                <w:lang w:val="fi-FI" w:eastAsia="sv-SE"/>
              </w:rPr>
              <w:t>The</w:t>
            </w:r>
            <w:proofErr w:type="spellEnd"/>
            <w:r w:rsidRPr="0057788B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57788B">
              <w:rPr>
                <w:rFonts w:ascii="Arial" w:hAnsi="Arial" w:cs="Arial"/>
                <w:sz w:val="18"/>
                <w:lang w:val="fi-FI" w:eastAsia="sv-SE"/>
              </w:rPr>
              <w:t>emissions</w:t>
            </w:r>
            <w:proofErr w:type="spellEnd"/>
            <w:r w:rsidRPr="0057788B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57788B">
              <w:rPr>
                <w:rFonts w:ascii="Arial" w:hAnsi="Arial" w:cs="Arial"/>
                <w:sz w:val="18"/>
                <w:lang w:val="fi-FI" w:eastAsia="sv-SE"/>
              </w:rPr>
              <w:t>measurement</w:t>
            </w:r>
            <w:proofErr w:type="spellEnd"/>
            <w:r w:rsidRPr="0057788B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57788B">
              <w:rPr>
                <w:rFonts w:ascii="Arial" w:hAnsi="Arial" w:cs="Arial"/>
                <w:sz w:val="18"/>
                <w:lang w:val="fi-FI" w:eastAsia="sv-SE"/>
              </w:rPr>
              <w:t>shall</w:t>
            </w:r>
            <w:proofErr w:type="spellEnd"/>
            <w:r w:rsidRPr="0057788B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57788B">
              <w:rPr>
                <w:rFonts w:ascii="Arial" w:hAnsi="Arial" w:cs="Arial"/>
                <w:sz w:val="18"/>
                <w:lang w:val="fi-FI" w:eastAsia="sv-SE"/>
              </w:rPr>
              <w:t>be</w:t>
            </w:r>
            <w:proofErr w:type="spellEnd"/>
            <w:r w:rsidRPr="0057788B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57788B">
              <w:rPr>
                <w:rFonts w:ascii="Arial" w:hAnsi="Arial" w:cs="Arial"/>
                <w:sz w:val="18"/>
                <w:lang w:val="fi-FI" w:eastAsia="sv-SE"/>
              </w:rPr>
              <w:t>sufficiently</w:t>
            </w:r>
            <w:proofErr w:type="spellEnd"/>
            <w:r w:rsidRPr="0057788B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57788B">
              <w:rPr>
                <w:rFonts w:ascii="Arial" w:hAnsi="Arial" w:cs="Arial"/>
                <w:sz w:val="18"/>
                <w:lang w:val="fi-FI" w:eastAsia="sv-SE"/>
              </w:rPr>
              <w:t>power</w:t>
            </w:r>
            <w:proofErr w:type="spellEnd"/>
            <w:r w:rsidRPr="0057788B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57788B">
              <w:rPr>
                <w:rFonts w:ascii="Arial" w:hAnsi="Arial" w:cs="Arial"/>
                <w:sz w:val="18"/>
                <w:lang w:val="fi-FI" w:eastAsia="sv-SE"/>
              </w:rPr>
              <w:t>averaged</w:t>
            </w:r>
            <w:proofErr w:type="spellEnd"/>
            <w:r w:rsidRPr="0057788B">
              <w:rPr>
                <w:rFonts w:ascii="Arial" w:hAnsi="Arial" w:cs="Arial"/>
                <w:sz w:val="18"/>
                <w:lang w:val="fi-FI" w:eastAsia="sv-SE"/>
              </w:rPr>
              <w:t xml:space="preserve"> to </w:t>
            </w:r>
            <w:proofErr w:type="spellStart"/>
            <w:r w:rsidRPr="0057788B">
              <w:rPr>
                <w:rFonts w:ascii="Arial" w:hAnsi="Arial" w:cs="Arial"/>
                <w:sz w:val="18"/>
                <w:lang w:val="fi-FI" w:eastAsia="sv-SE"/>
              </w:rPr>
              <w:t>ensure</w:t>
            </w:r>
            <w:proofErr w:type="spellEnd"/>
            <w:r w:rsidRPr="0057788B">
              <w:rPr>
                <w:rFonts w:ascii="Arial" w:hAnsi="Arial" w:cs="Arial"/>
                <w:sz w:val="18"/>
                <w:lang w:val="fi-FI" w:eastAsia="sv-SE"/>
              </w:rPr>
              <w:t xml:space="preserve"> a </w:t>
            </w:r>
            <w:proofErr w:type="spellStart"/>
            <w:r w:rsidRPr="0057788B">
              <w:rPr>
                <w:rFonts w:ascii="Arial" w:hAnsi="Arial" w:cs="Arial"/>
                <w:sz w:val="18"/>
                <w:lang w:val="fi-FI" w:eastAsia="sv-SE"/>
              </w:rPr>
              <w:t>standard</w:t>
            </w:r>
            <w:proofErr w:type="spellEnd"/>
            <w:r w:rsidRPr="0057788B">
              <w:rPr>
                <w:rFonts w:ascii="Arial" w:hAnsi="Arial" w:cs="Arial"/>
                <w:sz w:val="18"/>
                <w:lang w:val="fi-FI" w:eastAsia="sv-SE"/>
              </w:rPr>
              <w:t xml:space="preserve"> </w:t>
            </w:r>
            <w:proofErr w:type="spellStart"/>
            <w:r w:rsidRPr="0057788B">
              <w:rPr>
                <w:rFonts w:ascii="Arial" w:hAnsi="Arial" w:cs="Arial"/>
                <w:sz w:val="18"/>
                <w:lang w:val="fi-FI" w:eastAsia="sv-SE"/>
              </w:rPr>
              <w:t>deviation</w:t>
            </w:r>
            <w:proofErr w:type="spellEnd"/>
            <w:r w:rsidRPr="0057788B">
              <w:rPr>
                <w:rFonts w:ascii="Arial" w:hAnsi="Arial" w:cs="Arial"/>
                <w:sz w:val="18"/>
                <w:lang w:val="fi-FI" w:eastAsia="sv-SE"/>
              </w:rPr>
              <w:t xml:space="preserve"> &lt; 0.5 dB.</w:t>
            </w:r>
          </w:p>
        </w:tc>
      </w:tr>
    </w:tbl>
    <w:p w14:paraId="25EA1932" w14:textId="099C23A1" w:rsidR="00F4301B" w:rsidRPr="00E92332" w:rsidRDefault="00F4301B" w:rsidP="009B6F0E">
      <w:pPr>
        <w:rPr>
          <w:lang w:val="en-US"/>
        </w:rPr>
      </w:pPr>
    </w:p>
    <w:p w14:paraId="437DF1EF" w14:textId="0B97E4DB" w:rsidR="00A46001" w:rsidRDefault="00A46001" w:rsidP="00A46001">
      <w:pPr>
        <w:pStyle w:val="Heading1"/>
        <w:rPr>
          <w:lang w:val="en-US"/>
        </w:rPr>
      </w:pPr>
      <w:r w:rsidRPr="00E92332">
        <w:rPr>
          <w:lang w:val="en-US"/>
        </w:rPr>
        <w:t>3</w:t>
      </w:r>
      <w:r w:rsidRPr="00E92332">
        <w:rPr>
          <w:lang w:val="en-US"/>
        </w:rPr>
        <w:tab/>
      </w:r>
      <w:r w:rsidR="00210AA4" w:rsidRPr="00E92332">
        <w:rPr>
          <w:lang w:val="en-US"/>
        </w:rPr>
        <w:t>Simulation results</w:t>
      </w:r>
    </w:p>
    <w:p w14:paraId="3DAD3F7D" w14:textId="6ECAAEED" w:rsidR="00D90B15" w:rsidRPr="00D90B15" w:rsidRDefault="00D90B15" w:rsidP="00D90B15">
      <w:pPr>
        <w:rPr>
          <w:lang w:val="en-US"/>
        </w:rPr>
      </w:pPr>
      <w:r>
        <w:rPr>
          <w:lang w:val="en-US"/>
        </w:rPr>
        <w:t>We provide complete sets of the A-MPR triangles from the simulations at the most relevant center frequencies</w:t>
      </w:r>
      <w:r w:rsidR="00911FDF">
        <w:rPr>
          <w:lang w:val="en-US"/>
        </w:rPr>
        <w:t xml:space="preserve"> in </w:t>
      </w:r>
      <w:proofErr w:type="gramStart"/>
      <w:r w:rsidR="00911FDF">
        <w:rPr>
          <w:lang w:val="en-US"/>
        </w:rPr>
        <w:t>Appendix</w:t>
      </w:r>
      <w:proofErr w:type="gramEnd"/>
      <w:r>
        <w:rPr>
          <w:lang w:val="en-US"/>
        </w:rPr>
        <w:t>. In this section we present some highlights of the results.</w:t>
      </w:r>
    </w:p>
    <w:p w14:paraId="5F8F05AC" w14:textId="4BE96890" w:rsidR="006E3559" w:rsidRDefault="006E3559" w:rsidP="006E3559">
      <w:pPr>
        <w:pStyle w:val="Heading2"/>
      </w:pPr>
      <w:r>
        <w:t>3.1</w:t>
      </w:r>
      <w:r>
        <w:tab/>
      </w:r>
      <w:r w:rsidR="002515F4">
        <w:t>NS_12</w:t>
      </w:r>
    </w:p>
    <w:p w14:paraId="6423F961" w14:textId="41A529B2" w:rsidR="00FB2D97" w:rsidRDefault="00FB1EC4" w:rsidP="001B30C1">
      <w:r>
        <w:rPr>
          <w:lang w:val="en-US"/>
        </w:rPr>
        <w:t xml:space="preserve">A-MPR is needed everywhere in the deployed frequency range </w:t>
      </w:r>
      <w:r>
        <w:t xml:space="preserve">814-824 </w:t>
      </w:r>
      <w:proofErr w:type="spellStart"/>
      <w:r>
        <w:t>MHz.</w:t>
      </w:r>
      <w:proofErr w:type="spellEnd"/>
      <w:r>
        <w:t xml:space="preserve"> </w:t>
      </w:r>
      <w:r w:rsidR="00D90B15">
        <w:t>In Fig. 1 we show examples of the A-MPR triangles</w:t>
      </w:r>
      <w:r w:rsidR="00D2178B">
        <w:t xml:space="preserve"> at the lower edge of the deployed range. </w:t>
      </w:r>
    </w:p>
    <w:p w14:paraId="3F09F33C" w14:textId="6BF99D8B" w:rsidR="001D216B" w:rsidRDefault="001D216B" w:rsidP="001D216B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1908B50" wp14:editId="5A0ED895">
            <wp:extent cx="2996190" cy="2246381"/>
            <wp:effectExtent l="0" t="0" r="0" b="1905"/>
            <wp:docPr id="379410600" name="Picture 3" descr="A graph with different colored squares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410600" name="Picture 3" descr="A graph with different colored squares&#10;&#10;AI-generated content may be incorrect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1DD1C8" wp14:editId="11070B08">
            <wp:extent cx="2996190" cy="2246381"/>
            <wp:effectExtent l="0" t="0" r="0" b="1905"/>
            <wp:docPr id="1679735216" name="Picture 4" descr="A graph with different colored bars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735216" name="Picture 4" descr="A graph with different colored bars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C8C29" w14:textId="1BCC0566" w:rsidR="001D216B" w:rsidRPr="001D216B" w:rsidRDefault="001D216B" w:rsidP="001B30C1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1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simulated A-MPR to satisfy the NS_12 additional spurious emission limit for 7 MHz channel at </w:t>
      </w:r>
      <w:r w:rsidRPr="00FB2D97">
        <w:rPr>
          <w:b/>
          <w:bCs/>
        </w:rPr>
        <w:t>Fc = 8</w:t>
      </w:r>
      <w:r>
        <w:rPr>
          <w:b/>
          <w:bCs/>
        </w:rPr>
        <w:t>17</w:t>
      </w:r>
      <w:r w:rsidRPr="00FB2D97">
        <w:rPr>
          <w:b/>
          <w:bCs/>
        </w:rPr>
        <w:t xml:space="preserve">.5 </w:t>
      </w:r>
      <w:proofErr w:type="spellStart"/>
      <w:r w:rsidRPr="00FB2D97">
        <w:rPr>
          <w:b/>
          <w:bCs/>
        </w:rPr>
        <w:t>MHz</w:t>
      </w:r>
      <w:r>
        <w:rPr>
          <w:b/>
          <w:bCs/>
        </w:rPr>
        <w:t>.</w:t>
      </w:r>
      <w:proofErr w:type="spellEnd"/>
    </w:p>
    <w:p w14:paraId="681C80C7" w14:textId="1DF1DE98" w:rsidR="00E57A8A" w:rsidRDefault="00E57A8A" w:rsidP="00E57A8A">
      <w:pPr>
        <w:pStyle w:val="Heading2"/>
      </w:pPr>
      <w:r>
        <w:t>3.</w:t>
      </w:r>
      <w:r w:rsidR="00881EB7">
        <w:t>2</w:t>
      </w:r>
      <w:r>
        <w:tab/>
        <w:t>NS_13</w:t>
      </w:r>
    </w:p>
    <w:p w14:paraId="28854084" w14:textId="180E4CE3" w:rsidR="00E57A8A" w:rsidRDefault="001A7EE7" w:rsidP="00E57A8A">
      <w:pPr>
        <w:rPr>
          <w:lang w:val="en-US"/>
        </w:rPr>
      </w:pPr>
      <w:r>
        <w:rPr>
          <w:lang w:val="en-US"/>
        </w:rPr>
        <w:t xml:space="preserve">In Fig. 2 we present examples of the A-MPR triangles at Fc = 820.5 </w:t>
      </w:r>
      <w:proofErr w:type="spellStart"/>
      <w:r>
        <w:rPr>
          <w:lang w:val="en-US"/>
        </w:rPr>
        <w:t>MHz.</w:t>
      </w:r>
      <w:proofErr w:type="spellEnd"/>
    </w:p>
    <w:p w14:paraId="71F78182" w14:textId="2AC97ADA" w:rsidR="001A7EE7" w:rsidRDefault="00063E41" w:rsidP="001A7EE7">
      <w:pPr>
        <w:rPr>
          <w:lang w:val="en-US"/>
        </w:rPr>
      </w:pPr>
      <w:r w:rsidRPr="00063E41">
        <w:rPr>
          <w:noProof/>
          <w:lang w:val="en-US"/>
        </w:rPr>
        <w:drawing>
          <wp:inline distT="0" distB="0" distL="0" distR="0" wp14:anchorId="0E741996" wp14:editId="170636C2">
            <wp:extent cx="2996190" cy="2246381"/>
            <wp:effectExtent l="0" t="0" r="0" b="1905"/>
            <wp:docPr id="124308669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086693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7AB94B" wp14:editId="15231949">
            <wp:extent cx="2996190" cy="2246381"/>
            <wp:effectExtent l="0" t="0" r="0" b="1905"/>
            <wp:docPr id="1683684417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684417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84D3B" w14:textId="0A4F5B4B" w:rsidR="001A7EE7" w:rsidRPr="00FB2D97" w:rsidRDefault="001A7EE7" w:rsidP="00E57A8A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2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simulated A-MPR to satisfy the NS_13 additional spurious emission limit for 7 MHz channel at </w:t>
      </w:r>
      <w:r w:rsidRPr="00FB2D97">
        <w:rPr>
          <w:b/>
          <w:bCs/>
        </w:rPr>
        <w:t>Fc = 8</w:t>
      </w:r>
      <w:r>
        <w:rPr>
          <w:b/>
          <w:bCs/>
        </w:rPr>
        <w:t>20</w:t>
      </w:r>
      <w:r w:rsidRPr="00FB2D97">
        <w:rPr>
          <w:b/>
          <w:bCs/>
        </w:rPr>
        <w:t xml:space="preserve">.5 </w:t>
      </w:r>
      <w:proofErr w:type="spellStart"/>
      <w:r w:rsidRPr="00FB2D97">
        <w:rPr>
          <w:b/>
          <w:bCs/>
        </w:rPr>
        <w:t>MHz</w:t>
      </w:r>
      <w:r>
        <w:rPr>
          <w:b/>
          <w:bCs/>
        </w:rPr>
        <w:t>.</w:t>
      </w:r>
      <w:proofErr w:type="spellEnd"/>
    </w:p>
    <w:p w14:paraId="1B08C2D9" w14:textId="731C0581" w:rsidR="00E57A8A" w:rsidRDefault="00E57A8A" w:rsidP="00E57A8A">
      <w:pPr>
        <w:pStyle w:val="Heading2"/>
      </w:pPr>
      <w:r>
        <w:t>3.</w:t>
      </w:r>
      <w:r w:rsidR="00881EB7">
        <w:t>3</w:t>
      </w:r>
      <w:r>
        <w:tab/>
        <w:t>NS_14</w:t>
      </w:r>
    </w:p>
    <w:p w14:paraId="7E49966B" w14:textId="4D516D19" w:rsidR="00E57A8A" w:rsidRPr="00FB2D97" w:rsidRDefault="00C7482A" w:rsidP="001B30C1">
      <w:pPr>
        <w:rPr>
          <w:lang w:val="sv-SE"/>
        </w:rPr>
      </w:pPr>
      <w:r>
        <w:rPr>
          <w:lang w:val="en-US"/>
        </w:rPr>
        <w:t>No A-MPR is needed for 7 MHz CBW.</w:t>
      </w:r>
    </w:p>
    <w:p w14:paraId="0DB1CC3A" w14:textId="5B0212E5" w:rsidR="006E3559" w:rsidRDefault="006E3559" w:rsidP="006E3559">
      <w:pPr>
        <w:pStyle w:val="Heading2"/>
      </w:pPr>
      <w:r>
        <w:t>3.</w:t>
      </w:r>
      <w:r w:rsidR="00D15978">
        <w:t>4</w:t>
      </w:r>
      <w:r>
        <w:tab/>
      </w:r>
      <w:r w:rsidR="002515F4">
        <w:t>NS_15</w:t>
      </w:r>
    </w:p>
    <w:p w14:paraId="5D33C757" w14:textId="7F275952" w:rsidR="006E3559" w:rsidRDefault="00B32C6A" w:rsidP="00FD2DD4">
      <w:pPr>
        <w:rPr>
          <w:lang w:val="en-US"/>
        </w:rPr>
      </w:pPr>
      <w:r>
        <w:rPr>
          <w:lang w:val="en-US"/>
        </w:rPr>
        <w:t xml:space="preserve">A-MPR is needed when Fc is above 838.1 </w:t>
      </w:r>
      <w:proofErr w:type="spellStart"/>
      <w:r>
        <w:rPr>
          <w:lang w:val="en-US"/>
        </w:rPr>
        <w:t>MHz.</w:t>
      </w:r>
      <w:proofErr w:type="spellEnd"/>
      <w:r w:rsidR="00084476">
        <w:rPr>
          <w:lang w:val="en-US"/>
        </w:rPr>
        <w:t xml:space="preserve"> </w:t>
      </w:r>
      <w:r w:rsidR="00CD5D51">
        <w:rPr>
          <w:lang w:val="en-US"/>
        </w:rPr>
        <w:t xml:space="preserve">In Fig. 3 we present examples of the A-MPR triangles at Fc = 845.5 MHz and Fc = 841.5 </w:t>
      </w:r>
      <w:proofErr w:type="spellStart"/>
      <w:r w:rsidR="00CD5D51">
        <w:rPr>
          <w:lang w:val="en-US"/>
        </w:rPr>
        <w:t>MHz.</w:t>
      </w:r>
      <w:proofErr w:type="spellEnd"/>
      <w:r w:rsidR="00446C38">
        <w:rPr>
          <w:lang w:val="en-US"/>
        </w:rPr>
        <w:t xml:space="preserve"> </w:t>
      </w:r>
      <w:r w:rsidR="00911FDF">
        <w:rPr>
          <w:lang w:val="en-US"/>
        </w:rPr>
        <w:t>T</w:t>
      </w:r>
      <w:r w:rsidR="005A6EE6">
        <w:rPr>
          <w:lang w:val="en-US"/>
        </w:rPr>
        <w:t xml:space="preserve">he rather high A-MPR values for pi/2-BPSK are noteworthy. Sharps spikes in the spectrum are characteristic for pi/2-BPSK and they </w:t>
      </w:r>
      <w:r w:rsidR="00A978FF">
        <w:rPr>
          <w:lang w:val="en-US"/>
        </w:rPr>
        <w:t xml:space="preserve">can be </w:t>
      </w:r>
      <w:r w:rsidR="005A6EE6">
        <w:rPr>
          <w:lang w:val="en-US"/>
        </w:rPr>
        <w:t xml:space="preserve">significant with small MBWs. For pi/2-BPSK the largest A-MPR values come from the IMD between the allocation and </w:t>
      </w:r>
      <w:r w:rsidR="00481546">
        <w:rPr>
          <w:lang w:val="en-US"/>
        </w:rPr>
        <w:t xml:space="preserve">the </w:t>
      </w:r>
      <w:r w:rsidR="005A6EE6">
        <w:rPr>
          <w:lang w:val="en-US"/>
        </w:rPr>
        <w:t>carrier</w:t>
      </w:r>
      <w:r w:rsidR="004D09F8">
        <w:rPr>
          <w:lang w:val="en-US"/>
        </w:rPr>
        <w:t xml:space="preserve"> leak</w:t>
      </w:r>
      <w:r w:rsidR="005A6EE6">
        <w:rPr>
          <w:lang w:val="en-US"/>
        </w:rPr>
        <w:t>.</w:t>
      </w:r>
    </w:p>
    <w:p w14:paraId="7F5170F3" w14:textId="2CC42E98" w:rsidR="00924DA3" w:rsidRDefault="00A36F8B" w:rsidP="00924DA3">
      <w:pPr>
        <w:rPr>
          <w:lang w:val="en-US"/>
        </w:rPr>
      </w:pPr>
      <w:r w:rsidRPr="00965164">
        <w:rPr>
          <w:b/>
          <w:bCs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076C230" wp14:editId="5B5BD119">
                <wp:simplePos x="0" y="0"/>
                <wp:positionH relativeFrom="margin">
                  <wp:posOffset>3460115</wp:posOffset>
                </wp:positionH>
                <wp:positionV relativeFrom="paragraph">
                  <wp:posOffset>2727325</wp:posOffset>
                </wp:positionV>
                <wp:extent cx="1038225" cy="257175"/>
                <wp:effectExtent l="0" t="0" r="9525" b="9525"/>
                <wp:wrapNone/>
                <wp:docPr id="6103190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822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706BB3" w14:textId="48CF4C1F" w:rsidR="00965164" w:rsidRDefault="00965164" w:rsidP="00965164">
                            <w:r>
                              <w:t>Fc = 841.5 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76C23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72.45pt;margin-top:214.75pt;width:81.75pt;height:20.2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" stroked="f">
                <v:textbox>
                  <w:txbxContent>
                    <w:p w14:paraId="72706BB3" w14:textId="48CF4C1F" w:rsidR="00965164" w:rsidRDefault="00965164" w:rsidP="00965164">
                      <w:r>
                        <w:t>Fc = 841.5 MHz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65164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1FC78E7" wp14:editId="27BF4F1F">
                <wp:simplePos x="0" y="0"/>
                <wp:positionH relativeFrom="margin">
                  <wp:posOffset>3375660</wp:posOffset>
                </wp:positionH>
                <wp:positionV relativeFrom="paragraph">
                  <wp:posOffset>1282065</wp:posOffset>
                </wp:positionV>
                <wp:extent cx="1038225" cy="257175"/>
                <wp:effectExtent l="0" t="0" r="9525" b="952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822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6CA024" w14:textId="3F006C78" w:rsidR="00965164" w:rsidRDefault="00965164">
                            <w:r>
                              <w:t>Fc = 845.5 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FC78E7" id="_x0000_s1027" type="#_x0000_t202" style="position:absolute;margin-left:265.8pt;margin-top:100.95pt;width:81.75pt;height:20.2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" stroked="f">
                <v:textbox>
                  <w:txbxContent>
                    <w:p w14:paraId="266CA024" w14:textId="3F006C78" w:rsidR="00965164" w:rsidRDefault="00965164">
                      <w:r>
                        <w:t>Fc = 845.5 MHz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34B8407" wp14:editId="6FECA68D">
            <wp:extent cx="1972800" cy="1476000"/>
            <wp:effectExtent l="0" t="0" r="8890" b="0"/>
            <wp:docPr id="1878061255" name="Picture 3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061255" name="Picture 3" descr="A graph of different colors&#10;&#10;AI-generated content may be incorrect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28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D80B698" wp14:editId="5CACE57C">
            <wp:extent cx="1972800" cy="1476000"/>
            <wp:effectExtent l="0" t="0" r="8890" b="0"/>
            <wp:docPr id="1231474691" name="Picture 4" descr="A graph with different colored ba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474691" name="Picture 4" descr="A graph with different colored bars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28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CD030D" wp14:editId="65ADEEBE">
            <wp:extent cx="1972800" cy="1476000"/>
            <wp:effectExtent l="0" t="0" r="8890" b="0"/>
            <wp:docPr id="1290454108" name="Picture 2" descr="A graph with different colored ba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454108" name="Picture 2" descr="A graph with different colored bars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28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411BB7" wp14:editId="30AC866E">
            <wp:extent cx="1969200" cy="1476000"/>
            <wp:effectExtent l="0" t="0" r="0" b="0"/>
            <wp:docPr id="471181967" name="Picture 3" descr="A graph with numbers and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181967" name="Picture 3" descr="A graph with numbers and symbols&#10;&#10;AI-generated content may b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4868B1" wp14:editId="0F57A6F4">
            <wp:extent cx="1969200" cy="1476000"/>
            <wp:effectExtent l="0" t="0" r="0" b="0"/>
            <wp:docPr id="699783285" name="Picture 4" descr="A graph with numbers an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783285" name="Picture 4" descr="A graph with numbers and lines&#10;&#10;AI-generated content may be incorrect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19A40F" wp14:editId="7D3C5A0D">
            <wp:extent cx="1969200" cy="1476000"/>
            <wp:effectExtent l="0" t="0" r="0" b="0"/>
            <wp:docPr id="1575332471" name="Picture 2" descr="A graph with numbers and a bar cha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332471" name="Picture 2" descr="A graph with numbers and a bar chart&#10;&#10;AI-generated content may be incorrect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0E5F6" w14:textId="3BE717F6" w:rsidR="00CD5D51" w:rsidRPr="00B27045" w:rsidRDefault="00924DA3" w:rsidP="00FD2DD4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3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simulated A-MPR to satisfy the NS_15 additional spurious emission limit for 7 MHz channel at </w:t>
      </w:r>
      <w:r w:rsidRPr="00FB2D97">
        <w:rPr>
          <w:b/>
          <w:bCs/>
        </w:rPr>
        <w:t>Fc = 8</w:t>
      </w:r>
      <w:r>
        <w:rPr>
          <w:b/>
          <w:bCs/>
        </w:rPr>
        <w:t>45</w:t>
      </w:r>
      <w:r w:rsidRPr="00FB2D97">
        <w:rPr>
          <w:b/>
          <w:bCs/>
        </w:rPr>
        <w:t>.5 MHz</w:t>
      </w:r>
      <w:r>
        <w:rPr>
          <w:b/>
          <w:bCs/>
        </w:rPr>
        <w:t xml:space="preserve"> (top row) and Fc = 841.5 MHz (bottom row).</w:t>
      </w:r>
    </w:p>
    <w:p w14:paraId="06691E13" w14:textId="31A83392" w:rsidR="00333F1B" w:rsidRPr="00E92332" w:rsidRDefault="00333F1B" w:rsidP="00333F1B">
      <w:pPr>
        <w:pStyle w:val="Heading1"/>
        <w:rPr>
          <w:lang w:val="en-US"/>
        </w:rPr>
      </w:pPr>
      <w:r w:rsidRPr="00E92332">
        <w:rPr>
          <w:lang w:val="en-US"/>
        </w:rPr>
        <w:t>4</w:t>
      </w:r>
      <w:r w:rsidRPr="00E92332">
        <w:rPr>
          <w:lang w:val="en-US"/>
        </w:rPr>
        <w:tab/>
        <w:t>A-MPR proposal</w:t>
      </w:r>
      <w:r w:rsidR="00FC074F">
        <w:rPr>
          <w:lang w:val="en-US"/>
        </w:rPr>
        <w:t>s</w:t>
      </w:r>
    </w:p>
    <w:p w14:paraId="13E21176" w14:textId="6FFEC1F7" w:rsidR="00BA1FD0" w:rsidRDefault="00047E16" w:rsidP="001B30C1">
      <w:pPr>
        <w:spacing w:line="257" w:lineRule="auto"/>
        <w:rPr>
          <w:lang w:val="en-US"/>
        </w:rPr>
      </w:pPr>
      <w:r>
        <w:rPr>
          <w:lang w:val="en-US"/>
        </w:rPr>
        <w:t xml:space="preserve">We </w:t>
      </w:r>
      <w:r w:rsidR="00E41A59">
        <w:rPr>
          <w:lang w:val="en-US"/>
        </w:rPr>
        <w:t>make the</w:t>
      </w:r>
      <w:r>
        <w:rPr>
          <w:lang w:val="en-US"/>
        </w:rPr>
        <w:t xml:space="preserve"> following A-MPR proposal</w:t>
      </w:r>
      <w:r w:rsidR="00FC074F">
        <w:rPr>
          <w:lang w:val="en-US"/>
        </w:rPr>
        <w:t>s</w:t>
      </w:r>
      <w:r>
        <w:rPr>
          <w:lang w:val="en-US"/>
        </w:rPr>
        <w:t xml:space="preserve"> based on our simulation results.</w:t>
      </w:r>
      <w:r w:rsidR="00D243C7">
        <w:rPr>
          <w:lang w:val="en-US"/>
        </w:rPr>
        <w:t xml:space="preserve"> </w:t>
      </w:r>
      <w:r w:rsidR="00B276B3">
        <w:rPr>
          <w:lang w:val="en-US"/>
        </w:rPr>
        <w:t>We have highlighted the new entries in the tables with yellow color.</w:t>
      </w:r>
    </w:p>
    <w:p w14:paraId="3CCF0128" w14:textId="38D281AF" w:rsidR="00881EB7" w:rsidRDefault="00881EB7" w:rsidP="00881EB7">
      <w:pPr>
        <w:pStyle w:val="Heading2"/>
      </w:pPr>
      <w:r>
        <w:t>4.1</w:t>
      </w:r>
      <w:r>
        <w:tab/>
        <w:t>NS_12</w:t>
      </w:r>
    </w:p>
    <w:p w14:paraId="6C6C2748" w14:textId="5E825C7C" w:rsidR="00881EB7" w:rsidRPr="00743D11" w:rsidRDefault="00743D11" w:rsidP="00743D11">
      <w:pPr>
        <w:spacing w:line="257" w:lineRule="auto"/>
        <w:rPr>
          <w:b/>
          <w:bCs/>
        </w:rPr>
      </w:pPr>
      <w:r w:rsidRPr="00154ABB">
        <w:rPr>
          <w:b/>
          <w:bCs/>
        </w:rPr>
        <w:t xml:space="preserve">Proposal 1: RAN4 shall consider defining A-MPR for n26 PC3 NS_12 as shown in tables 6.2.3.21-1 and </w:t>
      </w:r>
      <w:r w:rsidRPr="00154ABB">
        <w:rPr>
          <w:b/>
          <w:lang w:val="fi-FI"/>
        </w:rPr>
        <w:t xml:space="preserve">6.2.3.21-2 </w:t>
      </w:r>
      <w:proofErr w:type="spellStart"/>
      <w:r w:rsidRPr="00154ABB">
        <w:rPr>
          <w:b/>
          <w:lang w:val="fi-FI"/>
        </w:rPr>
        <w:t>below</w:t>
      </w:r>
      <w:proofErr w:type="spellEnd"/>
      <w:r w:rsidRPr="00154ABB">
        <w:rPr>
          <w:b/>
          <w:bCs/>
        </w:rPr>
        <w:t>.</w:t>
      </w:r>
    </w:p>
    <w:p w14:paraId="5A1C5FA4" w14:textId="77777777" w:rsidR="00743D11" w:rsidRPr="001D0283" w:rsidRDefault="00743D11" w:rsidP="00743D11">
      <w:pPr>
        <w:pStyle w:val="TH"/>
      </w:pPr>
      <w:r w:rsidRPr="001D0283">
        <w:t>Table 6.2.3.21-1: A-MPR regions for NS_12</w:t>
      </w:r>
    </w:p>
    <w:tbl>
      <w:tblPr>
        <w:tblW w:w="96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369"/>
        <w:gridCol w:w="2308"/>
        <w:gridCol w:w="2506"/>
        <w:gridCol w:w="2592"/>
        <w:gridCol w:w="844"/>
      </w:tblGrid>
      <w:tr w:rsidR="00743D11" w:rsidRPr="001D0283" w14:paraId="6B154CB6" w14:textId="77777777" w:rsidTr="001D3D36">
        <w:trPr>
          <w:jc w:val="center"/>
        </w:trPr>
        <w:tc>
          <w:tcPr>
            <w:tcW w:w="136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8E0720" w14:textId="77777777" w:rsidR="00743D11" w:rsidRPr="001D0283" w:rsidRDefault="00743D11" w:rsidP="001D3D36">
            <w:pPr>
              <w:pStyle w:val="TAH"/>
              <w:rPr>
                <w:lang w:eastAsia="zh-CN"/>
              </w:rPr>
            </w:pPr>
            <w:r w:rsidRPr="001D0283">
              <w:t>Channel</w:t>
            </w:r>
            <w:r>
              <w:t xml:space="preserve"> </w:t>
            </w:r>
            <w:r w:rsidRPr="001D0283">
              <w:t>BW</w:t>
            </w:r>
          </w:p>
        </w:tc>
        <w:tc>
          <w:tcPr>
            <w:tcW w:w="2308" w:type="dxa"/>
          </w:tcPr>
          <w:p w14:paraId="1CB4035C" w14:textId="77777777" w:rsidR="00743D11" w:rsidRPr="001D0283" w:rsidRDefault="00743D11" w:rsidP="001D3D36">
            <w:pPr>
              <w:pStyle w:val="TAH"/>
            </w:pPr>
            <w:r w:rsidRPr="001D0283">
              <w:t>Carrier</w:t>
            </w:r>
            <w:r>
              <w:t xml:space="preserve"> </w:t>
            </w:r>
            <w:r w:rsidRPr="001D0283">
              <w:t>Frequency,</w:t>
            </w:r>
            <w:r>
              <w:t xml:space="preserve"> </w:t>
            </w:r>
            <w:r w:rsidRPr="001D0283">
              <w:t>Fc,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25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F1A4C2" w14:textId="77777777" w:rsidR="00743D11" w:rsidRPr="001D0283" w:rsidRDefault="00743D11" w:rsidP="001D3D36">
            <w:pPr>
              <w:pStyle w:val="TAH"/>
              <w:rPr>
                <w:lang w:eastAsia="zh-CN"/>
              </w:rPr>
            </w:pPr>
            <w:proofErr w:type="spellStart"/>
            <w:r w:rsidRPr="001D0283">
              <w:t>RB</w:t>
            </w:r>
            <w:r w:rsidRPr="001D0283">
              <w:rPr>
                <w:vertAlign w:val="subscript"/>
              </w:rPr>
              <w:t>Start</w:t>
            </w:r>
            <w:proofErr w:type="spellEnd"/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259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4A7322" w14:textId="77777777" w:rsidR="00743D11" w:rsidRPr="001D0283" w:rsidRDefault="00743D11" w:rsidP="001D3D36">
            <w:pPr>
              <w:pStyle w:val="TAH"/>
              <w:rPr>
                <w:lang w:eastAsia="zh-CN"/>
              </w:rPr>
            </w:pPr>
            <w:r w:rsidRPr="001D0283">
              <w:t>L</w:t>
            </w:r>
            <w:r w:rsidRPr="001D0283">
              <w:rPr>
                <w:vertAlign w:val="subscript"/>
              </w:rPr>
              <w:t>CRB</w:t>
            </w:r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8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2F8BDB" w14:textId="77777777" w:rsidR="00743D11" w:rsidRPr="001D0283" w:rsidRDefault="00743D11" w:rsidP="001D3D36">
            <w:pPr>
              <w:pStyle w:val="TAH"/>
              <w:rPr>
                <w:lang w:eastAsia="zh-CN"/>
              </w:rPr>
            </w:pPr>
            <w:r w:rsidRPr="001D0283">
              <w:t>A-MPR</w:t>
            </w:r>
            <w:r>
              <w:t xml:space="preserve"> </w:t>
            </w:r>
          </w:p>
        </w:tc>
      </w:tr>
      <w:tr w:rsidR="00743D11" w:rsidRPr="001D0283" w14:paraId="247BED60" w14:textId="77777777" w:rsidTr="001D3D36">
        <w:trPr>
          <w:jc w:val="center"/>
        </w:trPr>
        <w:tc>
          <w:tcPr>
            <w:tcW w:w="1369" w:type="dxa"/>
            <w:vAlign w:val="center"/>
          </w:tcPr>
          <w:p w14:paraId="2B2CE192" w14:textId="77777777" w:rsidR="00743D11" w:rsidRPr="001D0283" w:rsidRDefault="00743D11" w:rsidP="001D3D36">
            <w:pPr>
              <w:pStyle w:val="TAC"/>
            </w:pPr>
            <w:r w:rsidRPr="001D0283">
              <w:rPr>
                <w:rFonts w:cs="Arial"/>
                <w:lang w:eastAsia="zh-CN"/>
              </w:rPr>
              <w:t>3MHz</w:t>
            </w:r>
          </w:p>
        </w:tc>
        <w:tc>
          <w:tcPr>
            <w:tcW w:w="2308" w:type="dxa"/>
          </w:tcPr>
          <w:p w14:paraId="73D676D4" w14:textId="77777777" w:rsidR="00743D11" w:rsidRPr="001D0283" w:rsidRDefault="00743D11" w:rsidP="001D3D36">
            <w:pPr>
              <w:pStyle w:val="TAC"/>
            </w:pPr>
            <w:r w:rsidRPr="001D0283">
              <w:t>815.5</w:t>
            </w:r>
            <w: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t>Fc</w:t>
            </w:r>
            <w:r>
              <w:t xml:space="preserve"> </w:t>
            </w:r>
            <w:r w:rsidRPr="001D0283">
              <w:t>&lt;</w:t>
            </w:r>
            <w:r>
              <w:t xml:space="preserve"> </w:t>
            </w:r>
            <w:r w:rsidRPr="001D0283">
              <w:t>817.5</w:t>
            </w:r>
          </w:p>
        </w:tc>
        <w:tc>
          <w:tcPr>
            <w:tcW w:w="25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998639" w14:textId="77777777" w:rsidR="00743D11" w:rsidRPr="001D0283" w:rsidRDefault="00743D11" w:rsidP="001D3D36">
            <w:pPr>
              <w:pStyle w:val="TAC"/>
            </w:pPr>
            <w:r w:rsidRPr="001D0283">
              <w:t>≤0.9</w:t>
            </w:r>
          </w:p>
        </w:tc>
        <w:tc>
          <w:tcPr>
            <w:tcW w:w="259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BEFF10" w14:textId="77777777" w:rsidR="00743D11" w:rsidRPr="001D0283" w:rsidRDefault="00743D11" w:rsidP="001D3D36">
            <w:pPr>
              <w:pStyle w:val="TAC"/>
              <w:rPr>
                <w:rFonts w:cs="Arial"/>
              </w:rPr>
            </w:pPr>
            <w:r w:rsidRPr="001D0283">
              <w:t>&gt;0</w:t>
            </w:r>
          </w:p>
        </w:tc>
        <w:tc>
          <w:tcPr>
            <w:tcW w:w="8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4BF828" w14:textId="77777777" w:rsidR="00743D11" w:rsidRPr="001D0283" w:rsidRDefault="00743D11" w:rsidP="001D3D36">
            <w:pPr>
              <w:pStyle w:val="TAC"/>
            </w:pPr>
            <w:r w:rsidRPr="001D0283">
              <w:t>A2</w:t>
            </w:r>
          </w:p>
        </w:tc>
      </w:tr>
      <w:tr w:rsidR="00743D11" w:rsidRPr="001D0283" w14:paraId="495A8B37" w14:textId="77777777" w:rsidTr="001D3D36">
        <w:trPr>
          <w:jc w:val="center"/>
        </w:trPr>
        <w:tc>
          <w:tcPr>
            <w:tcW w:w="1369" w:type="dxa"/>
            <w:hideMark/>
          </w:tcPr>
          <w:p w14:paraId="414E435B" w14:textId="77777777" w:rsidR="00743D11" w:rsidRPr="001D0283" w:rsidRDefault="00743D11" w:rsidP="001D3D36">
            <w:pPr>
              <w:pStyle w:val="TAC"/>
              <w:rPr>
                <w:rFonts w:cs="Arial"/>
                <w:lang w:eastAsia="zh-CN"/>
              </w:rPr>
            </w:pPr>
            <w:r w:rsidRPr="001D0283">
              <w:t>5MHz</w:t>
            </w:r>
          </w:p>
        </w:tc>
        <w:tc>
          <w:tcPr>
            <w:tcW w:w="2308" w:type="dxa"/>
          </w:tcPr>
          <w:p w14:paraId="727ADED6" w14:textId="77777777" w:rsidR="00743D11" w:rsidRPr="001D0283" w:rsidRDefault="00743D11" w:rsidP="001D3D36">
            <w:pPr>
              <w:pStyle w:val="TAC"/>
            </w:pPr>
          </w:p>
        </w:tc>
        <w:tc>
          <w:tcPr>
            <w:tcW w:w="25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C39D58" w14:textId="77777777" w:rsidR="00743D11" w:rsidRPr="001D0283" w:rsidRDefault="00743D11" w:rsidP="001D3D36">
            <w:pPr>
              <w:pStyle w:val="TAC"/>
            </w:pPr>
            <w:r w:rsidRPr="001D0283">
              <w:t>≤1.8</w:t>
            </w:r>
          </w:p>
        </w:tc>
        <w:tc>
          <w:tcPr>
            <w:tcW w:w="259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781E7F" w14:textId="77777777" w:rsidR="00743D11" w:rsidRPr="001D0283" w:rsidRDefault="00743D11" w:rsidP="001D3D36">
            <w:pPr>
              <w:pStyle w:val="TAC"/>
            </w:pPr>
            <w:r w:rsidRPr="001D0283">
              <w:rPr>
                <w:rFonts w:cs="Arial"/>
              </w:rPr>
              <w:t>&gt;0</w:t>
            </w:r>
          </w:p>
        </w:tc>
        <w:tc>
          <w:tcPr>
            <w:tcW w:w="8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36CCC5" w14:textId="77777777" w:rsidR="00743D11" w:rsidRPr="001D0283" w:rsidRDefault="00743D11" w:rsidP="001D3D36">
            <w:pPr>
              <w:pStyle w:val="TAC"/>
            </w:pPr>
            <w:r w:rsidRPr="001D0283">
              <w:t>A1</w:t>
            </w:r>
          </w:p>
        </w:tc>
      </w:tr>
      <w:tr w:rsidR="00743D11" w:rsidRPr="001D0283" w14:paraId="490FF5FE" w14:textId="77777777" w:rsidTr="001D3D36">
        <w:trPr>
          <w:jc w:val="center"/>
        </w:trPr>
        <w:tc>
          <w:tcPr>
            <w:tcW w:w="1369" w:type="dxa"/>
            <w:shd w:val="clear" w:color="auto" w:fill="FFFF00"/>
          </w:tcPr>
          <w:p w14:paraId="319B9B2B" w14:textId="77777777" w:rsidR="00743D11" w:rsidRPr="001D0283" w:rsidRDefault="00743D11" w:rsidP="001D3D36">
            <w:pPr>
              <w:pStyle w:val="TAC"/>
            </w:pPr>
            <w:r>
              <w:t>7MHz</w:t>
            </w:r>
          </w:p>
        </w:tc>
        <w:tc>
          <w:tcPr>
            <w:tcW w:w="2308" w:type="dxa"/>
            <w:shd w:val="clear" w:color="auto" w:fill="FFFF00"/>
            <w:vAlign w:val="center"/>
          </w:tcPr>
          <w:p w14:paraId="399C8076" w14:textId="77777777" w:rsidR="00743D11" w:rsidRPr="001D0283" w:rsidRDefault="00743D11" w:rsidP="001D3D36">
            <w:pPr>
              <w:pStyle w:val="TAC"/>
            </w:pPr>
          </w:p>
        </w:tc>
        <w:tc>
          <w:tcPr>
            <w:tcW w:w="2506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F8FF6A" w14:textId="77777777" w:rsidR="00743D11" w:rsidRPr="001D0283" w:rsidRDefault="00743D11" w:rsidP="001D3D36">
            <w:pPr>
              <w:pStyle w:val="TAC"/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2.16</w:t>
            </w:r>
          </w:p>
        </w:tc>
        <w:tc>
          <w:tcPr>
            <w:tcW w:w="2592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6B6976" w14:textId="77777777" w:rsidR="00743D11" w:rsidRPr="001D0283" w:rsidRDefault="00743D11" w:rsidP="001D3D36">
            <w:pPr>
              <w:pStyle w:val="TAC"/>
              <w:rPr>
                <w:rFonts w:cs="Arial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&gt;0</w:t>
            </w:r>
          </w:p>
        </w:tc>
        <w:tc>
          <w:tcPr>
            <w:tcW w:w="844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B9B98C" w14:textId="77777777" w:rsidR="00743D11" w:rsidRPr="001D0283" w:rsidRDefault="00743D11" w:rsidP="001D3D36">
            <w:pPr>
              <w:pStyle w:val="TAC"/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743D11" w:rsidRPr="001D0283" w14:paraId="00396C00" w14:textId="77777777" w:rsidTr="001D3D36">
        <w:trPr>
          <w:jc w:val="center"/>
        </w:trPr>
        <w:tc>
          <w:tcPr>
            <w:tcW w:w="1369" w:type="dxa"/>
            <w:vAlign w:val="center"/>
            <w:hideMark/>
          </w:tcPr>
          <w:p w14:paraId="045CEBB7" w14:textId="77777777" w:rsidR="00743D11" w:rsidRPr="001D0283" w:rsidRDefault="00743D11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10MHz</w:t>
            </w:r>
          </w:p>
        </w:tc>
        <w:tc>
          <w:tcPr>
            <w:tcW w:w="2308" w:type="dxa"/>
          </w:tcPr>
          <w:p w14:paraId="7BCB882B" w14:textId="77777777" w:rsidR="00743D11" w:rsidRPr="001D0283" w:rsidRDefault="00743D11" w:rsidP="001D3D36">
            <w:pPr>
              <w:pStyle w:val="TAC"/>
              <w:rPr>
                <w:rFonts w:cs="Arial"/>
              </w:rPr>
            </w:pPr>
          </w:p>
        </w:tc>
        <w:tc>
          <w:tcPr>
            <w:tcW w:w="25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33DEC5" w14:textId="77777777" w:rsidR="00743D11" w:rsidRPr="001D0283" w:rsidRDefault="00743D11" w:rsidP="001D3D36">
            <w:pPr>
              <w:pStyle w:val="TAC"/>
            </w:pPr>
            <w:r w:rsidRPr="001D0283">
              <w:rPr>
                <w:rFonts w:cs="Arial"/>
              </w:rPr>
              <w:t>≤3.6</w:t>
            </w:r>
          </w:p>
        </w:tc>
        <w:tc>
          <w:tcPr>
            <w:tcW w:w="259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F5FCDD" w14:textId="77777777" w:rsidR="00743D11" w:rsidRPr="001D0283" w:rsidRDefault="00743D11" w:rsidP="001D3D36">
            <w:pPr>
              <w:pStyle w:val="TAC"/>
            </w:pPr>
            <w:r w:rsidRPr="001D0283">
              <w:rPr>
                <w:rFonts w:cs="Arial"/>
              </w:rPr>
              <w:t>&gt;0</w:t>
            </w:r>
          </w:p>
        </w:tc>
        <w:tc>
          <w:tcPr>
            <w:tcW w:w="8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F28732" w14:textId="77777777" w:rsidR="00743D11" w:rsidRPr="001D0283" w:rsidRDefault="00743D11" w:rsidP="001D3D36">
            <w:pPr>
              <w:pStyle w:val="TAC"/>
            </w:pPr>
            <w:r w:rsidRPr="001D0283">
              <w:t>A1</w:t>
            </w:r>
          </w:p>
        </w:tc>
      </w:tr>
    </w:tbl>
    <w:p w14:paraId="35F0DF98" w14:textId="77777777" w:rsidR="00743D11" w:rsidRPr="001D0283" w:rsidRDefault="00743D11" w:rsidP="00743D11"/>
    <w:p w14:paraId="74BE8868" w14:textId="77777777" w:rsidR="00743D11" w:rsidRPr="001D0283" w:rsidRDefault="00743D11" w:rsidP="00743D11">
      <w:pPr>
        <w:pStyle w:val="TH"/>
      </w:pPr>
      <w:r w:rsidRPr="001D0283">
        <w:t>Table 6.2.3.21-2: A-MPR for NS_12</w:t>
      </w:r>
    </w:p>
    <w:tbl>
      <w:tblPr>
        <w:tblW w:w="5977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200"/>
        <w:gridCol w:w="1259"/>
        <w:gridCol w:w="1259"/>
        <w:gridCol w:w="1259"/>
      </w:tblGrid>
      <w:tr w:rsidR="00743D11" w:rsidRPr="001D0283" w14:paraId="640E418A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4033A" w14:textId="77777777" w:rsidR="00743D11" w:rsidRPr="001D0283" w:rsidRDefault="00743D11" w:rsidP="001D3D36">
            <w:pPr>
              <w:pStyle w:val="TAH"/>
            </w:pPr>
            <w:r w:rsidRPr="001D0283">
              <w:t>Modulation/Waveform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7F7CB53D" w14:textId="77777777" w:rsidR="00743D11" w:rsidRPr="001D0283" w:rsidRDefault="00743D11" w:rsidP="001D3D36">
            <w:pPr>
              <w:pStyle w:val="TAH"/>
            </w:pPr>
            <w:r w:rsidRPr="001D0283">
              <w:t>A1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6E41D7F3" w14:textId="77777777" w:rsidR="00743D11" w:rsidRPr="001D0283" w:rsidRDefault="00743D11" w:rsidP="001D3D36">
            <w:pPr>
              <w:pStyle w:val="TAH"/>
            </w:pPr>
            <w:r w:rsidRPr="001D0283">
              <w:t>A2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00"/>
          </w:tcPr>
          <w:p w14:paraId="6F06699B" w14:textId="77777777" w:rsidR="00743D11" w:rsidRPr="001D0283" w:rsidRDefault="00743D11" w:rsidP="001D3D36">
            <w:pPr>
              <w:pStyle w:val="TAH"/>
            </w:pPr>
            <w:r>
              <w:t>A3</w:t>
            </w:r>
          </w:p>
        </w:tc>
      </w:tr>
      <w:tr w:rsidR="00743D11" w:rsidRPr="001D0283" w14:paraId="21B0E214" w14:textId="77777777" w:rsidTr="001D3D36">
        <w:trPr>
          <w:jc w:val="center"/>
        </w:trPr>
        <w:tc>
          <w:tcPr>
            <w:tcW w:w="22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52A12" w14:textId="77777777" w:rsidR="00743D11" w:rsidRPr="001D0283" w:rsidRDefault="00743D11" w:rsidP="001D3D36">
            <w:pPr>
              <w:pStyle w:val="TAH"/>
              <w:rPr>
                <w:lang w:eastAsia="ko-KR"/>
              </w:rPr>
            </w:pP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055BAD57" w14:textId="77777777" w:rsidR="00743D11" w:rsidRPr="001D0283" w:rsidRDefault="00743D11" w:rsidP="001D3D36">
            <w:pPr>
              <w:pStyle w:val="TAH"/>
            </w:pPr>
            <w:r w:rsidRPr="001D0283">
              <w:t>Outer/Inner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291589F2" w14:textId="77777777" w:rsidR="00743D11" w:rsidRPr="001D0283" w:rsidRDefault="00743D11" w:rsidP="001D3D36">
            <w:pPr>
              <w:pStyle w:val="TAH"/>
            </w:pPr>
            <w:r w:rsidRPr="001D0283">
              <w:t>Outer/Inner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00"/>
          </w:tcPr>
          <w:p w14:paraId="3A59CA41" w14:textId="77777777" w:rsidR="00743D11" w:rsidRPr="001D0283" w:rsidRDefault="00743D11" w:rsidP="001D3D36">
            <w:pPr>
              <w:pStyle w:val="TAH"/>
            </w:pPr>
            <w:r>
              <w:t>Outer/Inner</w:t>
            </w:r>
          </w:p>
        </w:tc>
      </w:tr>
      <w:tr w:rsidR="00743D11" w:rsidRPr="001D0283" w14:paraId="499A8A96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DDD12A" w14:textId="77777777" w:rsidR="00743D11" w:rsidRPr="001D0283" w:rsidRDefault="00743D11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PI/2</w:t>
            </w:r>
            <w:r>
              <w:t xml:space="preserve"> </w:t>
            </w:r>
            <w:r w:rsidRPr="001D0283">
              <w:t>BPSK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ADFF10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EFB9A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AA72747" w14:textId="77777777" w:rsidR="00743D11" w:rsidRPr="001D0283" w:rsidRDefault="00743D11" w:rsidP="001D3D36">
            <w:pPr>
              <w:pStyle w:val="TAC"/>
            </w:pPr>
            <w:r>
              <w:rPr>
                <w:rFonts w:cs="Arial"/>
              </w:rPr>
              <w:t>3</w:t>
            </w:r>
          </w:p>
        </w:tc>
      </w:tr>
      <w:tr w:rsidR="00743D11" w:rsidRPr="001D0283" w14:paraId="6D4E3D7F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C37462" w14:textId="77777777" w:rsidR="00743D11" w:rsidRPr="001D0283" w:rsidRDefault="00743D11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54AFEB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ED7575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4BFCDFE" w14:textId="77777777" w:rsidR="00743D11" w:rsidRPr="001D0283" w:rsidRDefault="00743D11" w:rsidP="001D3D36">
            <w:pPr>
              <w:pStyle w:val="TAC"/>
            </w:pPr>
            <w:r>
              <w:rPr>
                <w:rFonts w:cs="Arial"/>
              </w:rPr>
              <w:t>4</w:t>
            </w:r>
          </w:p>
        </w:tc>
      </w:tr>
      <w:tr w:rsidR="00743D11" w:rsidRPr="001D0283" w14:paraId="502C39B6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A2220" w14:textId="77777777" w:rsidR="00743D11" w:rsidRPr="001D0283" w:rsidRDefault="00743D11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16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1C2288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658D74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1F07103" w14:textId="77777777" w:rsidR="00743D11" w:rsidRPr="001D0283" w:rsidRDefault="00743D11" w:rsidP="001D3D36">
            <w:pPr>
              <w:pStyle w:val="TAC"/>
            </w:pPr>
            <w:r>
              <w:rPr>
                <w:rFonts w:cs="Arial"/>
              </w:rPr>
              <w:t>4</w:t>
            </w:r>
          </w:p>
        </w:tc>
      </w:tr>
      <w:tr w:rsidR="00743D11" w:rsidRPr="001D0283" w14:paraId="1A759C93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AEC8BE" w14:textId="77777777" w:rsidR="00743D11" w:rsidRPr="001D0283" w:rsidRDefault="00743D11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64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801C2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48360F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F4EBB55" w14:textId="77777777" w:rsidR="00743D11" w:rsidRPr="001D0283" w:rsidRDefault="00743D11" w:rsidP="001D3D36">
            <w:pPr>
              <w:pStyle w:val="TAC"/>
            </w:pPr>
            <w:r>
              <w:rPr>
                <w:rFonts w:cs="Arial"/>
              </w:rPr>
              <w:t>4</w:t>
            </w:r>
          </w:p>
        </w:tc>
      </w:tr>
      <w:tr w:rsidR="00743D11" w:rsidRPr="001D0283" w14:paraId="074196D1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046E13" w14:textId="77777777" w:rsidR="00743D11" w:rsidRPr="001D0283" w:rsidRDefault="00743D11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256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FF8AFF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rPr>
                <w:rFonts w:eastAsia="Yu Mincho"/>
              </w:rPr>
              <w:t>9.5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42609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BB41976" w14:textId="77777777" w:rsidR="00743D11" w:rsidRPr="001D0283" w:rsidRDefault="00743D11" w:rsidP="001D3D36">
            <w:pPr>
              <w:pStyle w:val="TAC"/>
            </w:pPr>
          </w:p>
        </w:tc>
      </w:tr>
      <w:tr w:rsidR="00743D11" w:rsidRPr="001D0283" w14:paraId="54784011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438652" w14:textId="77777777" w:rsidR="00743D11" w:rsidRPr="001D0283" w:rsidRDefault="00743D11" w:rsidP="001D3D36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84F30D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7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CE58F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6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AAF5C65" w14:textId="77777777" w:rsidR="00743D11" w:rsidRPr="001D0283" w:rsidRDefault="00743D11" w:rsidP="001D3D36">
            <w:pPr>
              <w:pStyle w:val="TAC"/>
            </w:pPr>
            <w:r>
              <w:rPr>
                <w:rFonts w:cs="Arial"/>
              </w:rPr>
              <w:t>5</w:t>
            </w:r>
          </w:p>
        </w:tc>
      </w:tr>
      <w:tr w:rsidR="00743D11" w:rsidRPr="001D0283" w14:paraId="5A53796E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3EC0EB" w14:textId="77777777" w:rsidR="00743D11" w:rsidRPr="001D0283" w:rsidRDefault="00743D11" w:rsidP="001D3D36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16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BAAB3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7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5058C4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6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26A1279" w14:textId="77777777" w:rsidR="00743D11" w:rsidRPr="001D0283" w:rsidRDefault="00743D11" w:rsidP="001D3D36">
            <w:pPr>
              <w:pStyle w:val="TAC"/>
            </w:pPr>
            <w:r>
              <w:rPr>
                <w:rFonts w:cs="Arial"/>
              </w:rPr>
              <w:t>5</w:t>
            </w:r>
          </w:p>
        </w:tc>
      </w:tr>
      <w:tr w:rsidR="00743D11" w:rsidRPr="001D0283" w14:paraId="65AF834D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66A1F" w14:textId="77777777" w:rsidR="00743D11" w:rsidRPr="001D0283" w:rsidRDefault="00743D11" w:rsidP="001D3D36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64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1F617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7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4A8722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6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32ECE5C" w14:textId="77777777" w:rsidR="00743D11" w:rsidRPr="001D0283" w:rsidRDefault="00743D11" w:rsidP="001D3D36">
            <w:pPr>
              <w:pStyle w:val="TAC"/>
            </w:pPr>
            <w:r>
              <w:rPr>
                <w:rFonts w:cs="Arial"/>
              </w:rPr>
              <w:t>5</w:t>
            </w:r>
          </w:p>
        </w:tc>
      </w:tr>
      <w:tr w:rsidR="00743D11" w:rsidRPr="001D0283" w14:paraId="388E48DD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4CFFC2" w14:textId="77777777" w:rsidR="00743D11" w:rsidRPr="001D0283" w:rsidRDefault="00743D11" w:rsidP="001D3D36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256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C86B3" w14:textId="77777777" w:rsidR="00743D11" w:rsidRPr="001D0283" w:rsidRDefault="00743D11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rPr>
                <w:rFonts w:eastAsia="Yu Mincho"/>
              </w:rPr>
              <w:t>9.5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C856F9" w14:textId="77777777" w:rsidR="00743D11" w:rsidRPr="001D0283" w:rsidRDefault="00743D11" w:rsidP="001D3D36">
            <w:pPr>
              <w:pStyle w:val="TAC"/>
            </w:pP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BBD4F0B" w14:textId="77777777" w:rsidR="00743D11" w:rsidRPr="001D0283" w:rsidRDefault="00743D11" w:rsidP="001D3D36">
            <w:pPr>
              <w:pStyle w:val="TAC"/>
            </w:pPr>
          </w:p>
        </w:tc>
      </w:tr>
    </w:tbl>
    <w:p w14:paraId="6809C6CC" w14:textId="77777777" w:rsidR="00743D11" w:rsidRDefault="00743D11" w:rsidP="00881EB7">
      <w:pPr>
        <w:rPr>
          <w:lang w:val="en-US"/>
        </w:rPr>
      </w:pPr>
    </w:p>
    <w:p w14:paraId="0C2BE780" w14:textId="0A741616" w:rsidR="00881EB7" w:rsidRDefault="00881EB7" w:rsidP="00881EB7">
      <w:pPr>
        <w:pStyle w:val="Heading2"/>
      </w:pPr>
      <w:r>
        <w:t>4.2</w:t>
      </w:r>
      <w:r>
        <w:tab/>
        <w:t>NS_13</w:t>
      </w:r>
    </w:p>
    <w:p w14:paraId="0B5CD42C" w14:textId="457E0247" w:rsidR="00881EB7" w:rsidRPr="00CF44B6" w:rsidRDefault="00725F5D" w:rsidP="00CF44B6">
      <w:pPr>
        <w:spacing w:line="257" w:lineRule="auto"/>
        <w:rPr>
          <w:b/>
          <w:bCs/>
        </w:rPr>
      </w:pPr>
      <w:r w:rsidRPr="00154ABB">
        <w:rPr>
          <w:b/>
          <w:bCs/>
        </w:rPr>
        <w:t xml:space="preserve">Proposal </w:t>
      </w:r>
      <w:r>
        <w:rPr>
          <w:b/>
          <w:bCs/>
        </w:rPr>
        <w:t>2</w:t>
      </w:r>
      <w:r w:rsidRPr="00154ABB">
        <w:rPr>
          <w:b/>
          <w:bCs/>
        </w:rPr>
        <w:t>: RAN4 shall consider defining A-MPR for n26 PC3 NS_1</w:t>
      </w:r>
      <w:r>
        <w:rPr>
          <w:b/>
          <w:bCs/>
        </w:rPr>
        <w:t>3</w:t>
      </w:r>
      <w:r w:rsidRPr="00154ABB">
        <w:rPr>
          <w:b/>
          <w:bCs/>
        </w:rPr>
        <w:t xml:space="preserve"> as shown in tables 6.2.3.2</w:t>
      </w:r>
      <w:r>
        <w:rPr>
          <w:b/>
          <w:bCs/>
        </w:rPr>
        <w:t>2</w:t>
      </w:r>
      <w:r w:rsidRPr="00154ABB">
        <w:rPr>
          <w:b/>
          <w:bCs/>
        </w:rPr>
        <w:t xml:space="preserve">-1 and </w:t>
      </w:r>
      <w:r w:rsidRPr="00154ABB">
        <w:rPr>
          <w:b/>
          <w:lang w:val="fi-FI"/>
        </w:rPr>
        <w:t>6.2.3.2</w:t>
      </w:r>
      <w:r>
        <w:rPr>
          <w:b/>
          <w:lang w:val="fi-FI"/>
        </w:rPr>
        <w:t>2</w:t>
      </w:r>
      <w:r w:rsidRPr="00154ABB">
        <w:rPr>
          <w:b/>
          <w:lang w:val="fi-FI"/>
        </w:rPr>
        <w:t xml:space="preserve">-2 </w:t>
      </w:r>
      <w:proofErr w:type="spellStart"/>
      <w:r w:rsidRPr="00154ABB">
        <w:rPr>
          <w:b/>
          <w:lang w:val="fi-FI"/>
        </w:rPr>
        <w:t>below</w:t>
      </w:r>
      <w:proofErr w:type="spellEnd"/>
      <w:r w:rsidRPr="00154ABB">
        <w:rPr>
          <w:b/>
          <w:bCs/>
        </w:rPr>
        <w:t>.</w:t>
      </w:r>
    </w:p>
    <w:p w14:paraId="3F762B20" w14:textId="77777777" w:rsidR="00725F5D" w:rsidRPr="001D0283" w:rsidRDefault="00725F5D" w:rsidP="00725F5D">
      <w:pPr>
        <w:pStyle w:val="TH"/>
      </w:pPr>
      <w:r w:rsidRPr="001D0283">
        <w:lastRenderedPageBreak/>
        <w:t>Table 6.2.3.22-1: A-MPR regions for NS_13</w:t>
      </w:r>
    </w:p>
    <w:tbl>
      <w:tblPr>
        <w:tblW w:w="85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330"/>
        <w:gridCol w:w="2160"/>
        <w:gridCol w:w="2160"/>
        <w:gridCol w:w="1890"/>
        <w:gridCol w:w="990"/>
      </w:tblGrid>
      <w:tr w:rsidR="00725F5D" w:rsidRPr="001D0283" w14:paraId="1311A477" w14:textId="77777777" w:rsidTr="001D3D36">
        <w:trPr>
          <w:jc w:val="center"/>
        </w:trPr>
        <w:tc>
          <w:tcPr>
            <w:tcW w:w="13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6136AE" w14:textId="77777777" w:rsidR="00725F5D" w:rsidRPr="001D0283" w:rsidRDefault="00725F5D" w:rsidP="001D3D36">
            <w:pPr>
              <w:pStyle w:val="TAH"/>
              <w:rPr>
                <w:lang w:eastAsia="zh-CN"/>
              </w:rPr>
            </w:pPr>
            <w:r w:rsidRPr="001D0283">
              <w:t>Channel</w:t>
            </w:r>
            <w:r>
              <w:t xml:space="preserve"> </w:t>
            </w:r>
            <w:r w:rsidRPr="001D0283">
              <w:t>BW</w:t>
            </w:r>
          </w:p>
        </w:tc>
        <w:tc>
          <w:tcPr>
            <w:tcW w:w="2160" w:type="dxa"/>
          </w:tcPr>
          <w:p w14:paraId="337B72B3" w14:textId="77777777" w:rsidR="00725F5D" w:rsidRPr="001D0283" w:rsidRDefault="00725F5D" w:rsidP="001D3D36">
            <w:pPr>
              <w:pStyle w:val="TAH"/>
            </w:pPr>
            <w:r w:rsidRPr="001D0283">
              <w:t>Carrier</w:t>
            </w:r>
            <w:r>
              <w:t xml:space="preserve"> </w:t>
            </w:r>
            <w:r w:rsidRPr="001D0283">
              <w:t>Frequency,</w:t>
            </w:r>
            <w:r>
              <w:t xml:space="preserve"> </w:t>
            </w:r>
            <w:r w:rsidRPr="001D0283">
              <w:t>Fc,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EC0D6D" w14:textId="77777777" w:rsidR="00725F5D" w:rsidRPr="001D0283" w:rsidRDefault="00725F5D" w:rsidP="001D3D36">
            <w:pPr>
              <w:pStyle w:val="TAH"/>
              <w:rPr>
                <w:lang w:eastAsia="zh-CN"/>
              </w:rPr>
            </w:pPr>
            <w:proofErr w:type="spellStart"/>
            <w:r w:rsidRPr="001D0283">
              <w:t>RB</w:t>
            </w:r>
            <w:r w:rsidRPr="001D0283">
              <w:rPr>
                <w:vertAlign w:val="subscript"/>
              </w:rPr>
              <w:t>Start</w:t>
            </w:r>
            <w:proofErr w:type="spellEnd"/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CBE49D" w14:textId="77777777" w:rsidR="00725F5D" w:rsidRPr="001D0283" w:rsidRDefault="00725F5D" w:rsidP="001D3D36">
            <w:pPr>
              <w:pStyle w:val="TAH"/>
              <w:rPr>
                <w:lang w:eastAsia="zh-CN"/>
              </w:rPr>
            </w:pPr>
            <w:r w:rsidRPr="001D0283">
              <w:t>L</w:t>
            </w:r>
            <w:r w:rsidRPr="001D0283">
              <w:rPr>
                <w:vertAlign w:val="subscript"/>
              </w:rPr>
              <w:t>CRB</w:t>
            </w:r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0E48F4" w14:textId="77777777" w:rsidR="00725F5D" w:rsidRPr="001D0283" w:rsidRDefault="00725F5D" w:rsidP="001D3D36">
            <w:pPr>
              <w:pStyle w:val="TAH"/>
              <w:rPr>
                <w:lang w:eastAsia="zh-CN"/>
              </w:rPr>
            </w:pPr>
            <w:r w:rsidRPr="001D0283">
              <w:t>A-MPR</w:t>
            </w:r>
          </w:p>
        </w:tc>
      </w:tr>
      <w:tr w:rsidR="00725F5D" w:rsidRPr="001D0283" w14:paraId="50E96B54" w14:textId="77777777" w:rsidTr="001D3D36">
        <w:trPr>
          <w:jc w:val="center"/>
        </w:trPr>
        <w:tc>
          <w:tcPr>
            <w:tcW w:w="13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DF2B52" w14:textId="77777777" w:rsidR="00725F5D" w:rsidRPr="001D0283" w:rsidRDefault="00725F5D" w:rsidP="001D3D36">
            <w:pPr>
              <w:pStyle w:val="TAC"/>
            </w:pPr>
            <w:r w:rsidRPr="001D0283">
              <w:t>3MHz</w:t>
            </w:r>
          </w:p>
        </w:tc>
        <w:tc>
          <w:tcPr>
            <w:tcW w:w="2160" w:type="dxa"/>
          </w:tcPr>
          <w:p w14:paraId="5A8DA435" w14:textId="77777777" w:rsidR="00725F5D" w:rsidRPr="001D0283" w:rsidRDefault="00725F5D" w:rsidP="001D3D36">
            <w:pPr>
              <w:pStyle w:val="TAC"/>
              <w:rPr>
                <w:rFonts w:cs="Arial"/>
              </w:rPr>
            </w:pPr>
            <w:r w:rsidRPr="001D0283">
              <w:t>818.5</w:t>
            </w:r>
            <w: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t>Fc</w:t>
            </w:r>
            <w:r>
              <w:t xml:space="preserve"> </w:t>
            </w:r>
            <w:r w:rsidRPr="001D0283">
              <w:t>&lt;</w:t>
            </w:r>
            <w:r>
              <w:t xml:space="preserve"> </w:t>
            </w:r>
            <w:r w:rsidRPr="001D0283">
              <w:t>820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E160AC" w14:textId="77777777" w:rsidR="00725F5D" w:rsidRPr="001D0283" w:rsidRDefault="00725F5D" w:rsidP="001D3D36">
            <w:pPr>
              <w:pStyle w:val="TAC"/>
              <w:rPr>
                <w:rFonts w:cs="Arial"/>
              </w:rPr>
            </w:pPr>
            <w:r w:rsidRPr="001D0283">
              <w:t>≤0.54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464AAE" w14:textId="77777777" w:rsidR="00725F5D" w:rsidRPr="001D0283" w:rsidRDefault="00725F5D" w:rsidP="001D3D36">
            <w:pPr>
              <w:pStyle w:val="TAC"/>
            </w:pPr>
            <w:r w:rsidRPr="001D0283"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AB9E6D" w14:textId="77777777" w:rsidR="00725F5D" w:rsidRPr="001D0283" w:rsidRDefault="00725F5D" w:rsidP="001D3D36">
            <w:pPr>
              <w:pStyle w:val="TAC"/>
            </w:pPr>
            <w:r w:rsidRPr="001D0283">
              <w:t>A4</w:t>
            </w:r>
          </w:p>
        </w:tc>
      </w:tr>
      <w:tr w:rsidR="00725F5D" w:rsidRPr="001D0283" w14:paraId="0BAFC962" w14:textId="77777777" w:rsidTr="001D3D36">
        <w:trPr>
          <w:jc w:val="center"/>
        </w:trPr>
        <w:tc>
          <w:tcPr>
            <w:tcW w:w="1330" w:type="dxa"/>
            <w:tcBorders>
              <w:bottom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C7440B" w14:textId="77777777" w:rsidR="00725F5D" w:rsidRPr="001D0283" w:rsidRDefault="00725F5D" w:rsidP="001D3D36">
            <w:pPr>
              <w:pStyle w:val="TAC"/>
              <w:rPr>
                <w:lang w:eastAsia="zh-CN"/>
              </w:rPr>
            </w:pPr>
            <w:r w:rsidRPr="001D0283">
              <w:t>5MHz</w:t>
            </w:r>
          </w:p>
        </w:tc>
        <w:tc>
          <w:tcPr>
            <w:tcW w:w="2160" w:type="dxa"/>
            <w:tcBorders>
              <w:bottom w:val="nil"/>
            </w:tcBorders>
            <w:shd w:val="clear" w:color="auto" w:fill="auto"/>
          </w:tcPr>
          <w:p w14:paraId="688A1B42" w14:textId="77777777" w:rsidR="00725F5D" w:rsidRPr="001D0283" w:rsidRDefault="00725F5D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819.5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821.5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4494D6" w14:textId="77777777" w:rsidR="00725F5D" w:rsidRPr="001D0283" w:rsidRDefault="00725F5D" w:rsidP="001D3D36">
            <w:pPr>
              <w:pStyle w:val="TAC"/>
            </w:pPr>
            <w:r w:rsidRPr="001D0283">
              <w:rPr>
                <w:rFonts w:cs="Arial"/>
              </w:rPr>
              <w:t>≤</w:t>
            </w:r>
            <w:r w:rsidRPr="001D0283">
              <w:t>1.44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0E91C4" w14:textId="77777777" w:rsidR="00725F5D" w:rsidRPr="001D0283" w:rsidRDefault="00725F5D" w:rsidP="001D3D36">
            <w:pPr>
              <w:pStyle w:val="TAC"/>
            </w:pPr>
            <w:r w:rsidRPr="001D0283">
              <w:t>&lt;1.08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FAAC45" w14:textId="77777777" w:rsidR="00725F5D" w:rsidRPr="001D0283" w:rsidRDefault="00725F5D" w:rsidP="001D3D36">
            <w:pPr>
              <w:pStyle w:val="TAC"/>
            </w:pPr>
            <w:r w:rsidRPr="001D0283">
              <w:t>A1</w:t>
            </w:r>
          </w:p>
        </w:tc>
      </w:tr>
      <w:tr w:rsidR="00725F5D" w:rsidRPr="001D0283" w14:paraId="34B54BEA" w14:textId="77777777" w:rsidTr="001D3D36">
        <w:trPr>
          <w:jc w:val="center"/>
        </w:trPr>
        <w:tc>
          <w:tcPr>
            <w:tcW w:w="1330" w:type="dxa"/>
            <w:tcBorders>
              <w:top w:val="nil"/>
            </w:tcBorders>
            <w:shd w:val="clear" w:color="auto" w:fill="auto"/>
            <w:hideMark/>
          </w:tcPr>
          <w:p w14:paraId="71CD77CF" w14:textId="77777777" w:rsidR="00725F5D" w:rsidRPr="001D0283" w:rsidRDefault="00725F5D" w:rsidP="001D3D36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60" w:type="dxa"/>
            <w:tcBorders>
              <w:top w:val="nil"/>
            </w:tcBorders>
            <w:shd w:val="clear" w:color="auto" w:fill="auto"/>
          </w:tcPr>
          <w:p w14:paraId="727A3DC7" w14:textId="77777777" w:rsidR="00725F5D" w:rsidRPr="001D0283" w:rsidRDefault="00725F5D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A0E59D" w14:textId="77777777" w:rsidR="00725F5D" w:rsidRPr="001D0283" w:rsidRDefault="00725F5D" w:rsidP="001D3D36">
            <w:pPr>
              <w:pStyle w:val="TAC"/>
            </w:pPr>
            <w:r w:rsidRPr="001D0283">
              <w:rPr>
                <w:rFonts w:cs="Arial"/>
              </w:rPr>
              <w:t>≤</w:t>
            </w:r>
            <w:r w:rsidRPr="001D0283">
              <w:t>1.44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95AEA5" w14:textId="77777777" w:rsidR="00725F5D" w:rsidRPr="001D0283" w:rsidRDefault="00725F5D" w:rsidP="001D3D36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59DE64" w14:textId="77777777" w:rsidR="00725F5D" w:rsidRPr="001D0283" w:rsidRDefault="00725F5D" w:rsidP="001D3D36">
            <w:pPr>
              <w:pStyle w:val="TAC"/>
            </w:pPr>
            <w:r w:rsidRPr="001D0283">
              <w:t>A2</w:t>
            </w:r>
          </w:p>
        </w:tc>
      </w:tr>
      <w:tr w:rsidR="00725F5D" w:rsidRPr="001D0283" w14:paraId="6C92B4F9" w14:textId="77777777" w:rsidTr="001D3D36">
        <w:trPr>
          <w:jc w:val="center"/>
        </w:trPr>
        <w:tc>
          <w:tcPr>
            <w:tcW w:w="1330" w:type="dxa"/>
            <w:tcBorders>
              <w:bottom w:val="nil"/>
            </w:tcBorders>
            <w:shd w:val="clear" w:color="auto" w:fill="auto"/>
          </w:tcPr>
          <w:p w14:paraId="2A2E2295" w14:textId="77777777" w:rsidR="00725F5D" w:rsidRPr="001D0283" w:rsidRDefault="00725F5D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5MHz</w:t>
            </w:r>
          </w:p>
        </w:tc>
        <w:tc>
          <w:tcPr>
            <w:tcW w:w="2160" w:type="dxa"/>
            <w:tcBorders>
              <w:bottom w:val="nil"/>
            </w:tcBorders>
            <w:shd w:val="clear" w:color="auto" w:fill="auto"/>
          </w:tcPr>
          <w:p w14:paraId="46F1680C" w14:textId="77777777" w:rsidR="00725F5D" w:rsidRPr="001D0283" w:rsidRDefault="00725F5D" w:rsidP="001D3D36">
            <w:pPr>
              <w:pStyle w:val="TAC"/>
            </w:pP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821.5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317DDC" w14:textId="77777777" w:rsidR="00725F5D" w:rsidRPr="001D0283" w:rsidRDefault="00725F5D" w:rsidP="001D3D36">
            <w:pPr>
              <w:pStyle w:val="TAC"/>
            </w:pPr>
            <w:r w:rsidRPr="001D0283">
              <w:rPr>
                <w:rFonts w:cs="Arial"/>
              </w:rPr>
              <w:t>≤</w:t>
            </w:r>
            <w:r w:rsidRPr="001D0283">
              <w:t>0.54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B6312C" w14:textId="77777777" w:rsidR="00725F5D" w:rsidRPr="001D0283" w:rsidRDefault="00725F5D" w:rsidP="001D3D36">
            <w:pPr>
              <w:pStyle w:val="TAC"/>
            </w:pPr>
            <w:r w:rsidRPr="001D0283">
              <w:t>&lt;1.08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892D11" w14:textId="77777777" w:rsidR="00725F5D" w:rsidRPr="001D0283" w:rsidRDefault="00725F5D" w:rsidP="001D3D36">
            <w:pPr>
              <w:pStyle w:val="TAC"/>
            </w:pPr>
            <w:r w:rsidRPr="001D0283">
              <w:t>A1</w:t>
            </w:r>
          </w:p>
        </w:tc>
      </w:tr>
      <w:tr w:rsidR="00725F5D" w:rsidRPr="001D0283" w14:paraId="01926672" w14:textId="77777777" w:rsidTr="001D3D36">
        <w:trPr>
          <w:jc w:val="center"/>
        </w:trPr>
        <w:tc>
          <w:tcPr>
            <w:tcW w:w="133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3359F74" w14:textId="77777777" w:rsidR="00725F5D" w:rsidRPr="001D0283" w:rsidRDefault="00725F5D" w:rsidP="001D3D36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6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4B330DAA" w14:textId="77777777" w:rsidR="00725F5D" w:rsidRPr="001D0283" w:rsidRDefault="00725F5D" w:rsidP="001D3D36">
            <w:pPr>
              <w:pStyle w:val="TAC"/>
            </w:pPr>
          </w:p>
        </w:tc>
        <w:tc>
          <w:tcPr>
            <w:tcW w:w="2160" w:type="dxa"/>
          </w:tcPr>
          <w:p w14:paraId="00A01B83" w14:textId="77777777" w:rsidR="00725F5D" w:rsidRPr="001D0283" w:rsidRDefault="00725F5D" w:rsidP="001D3D36">
            <w:pPr>
              <w:pStyle w:val="TAC"/>
            </w:pP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4C2185" w14:textId="77777777" w:rsidR="00725F5D" w:rsidRPr="001D0283" w:rsidRDefault="00725F5D" w:rsidP="001D3D36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3.24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AEB640" w14:textId="77777777" w:rsidR="00725F5D" w:rsidRPr="001D0283" w:rsidRDefault="00725F5D" w:rsidP="001D3D36">
            <w:pPr>
              <w:pStyle w:val="TAC"/>
            </w:pPr>
            <w:r w:rsidRPr="001D0283">
              <w:t>A3</w:t>
            </w:r>
          </w:p>
        </w:tc>
      </w:tr>
      <w:tr w:rsidR="00725F5D" w:rsidRPr="001D0283" w14:paraId="792194E5" w14:textId="77777777" w:rsidTr="001D3D36">
        <w:trPr>
          <w:jc w:val="center"/>
        </w:trPr>
        <w:tc>
          <w:tcPr>
            <w:tcW w:w="1330" w:type="dxa"/>
            <w:vMerge w:val="restart"/>
            <w:tcBorders>
              <w:top w:val="single" w:sz="4" w:space="0" w:color="auto"/>
            </w:tcBorders>
            <w:shd w:val="clear" w:color="auto" w:fill="FFFF00"/>
          </w:tcPr>
          <w:p w14:paraId="6870CD2F" w14:textId="77777777" w:rsidR="00725F5D" w:rsidRPr="001D0283" w:rsidRDefault="00725F5D" w:rsidP="001D3D36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7MHz</w:t>
            </w:r>
          </w:p>
        </w:tc>
        <w:tc>
          <w:tcPr>
            <w:tcW w:w="2160" w:type="dxa"/>
            <w:vMerge w:val="restart"/>
            <w:tcBorders>
              <w:top w:val="single" w:sz="4" w:space="0" w:color="auto"/>
            </w:tcBorders>
            <w:shd w:val="clear" w:color="auto" w:fill="FFFF00"/>
          </w:tcPr>
          <w:p w14:paraId="4A7C7B40" w14:textId="77777777" w:rsidR="00725F5D" w:rsidRPr="001D0283" w:rsidRDefault="00725F5D" w:rsidP="001D3D36">
            <w:pPr>
              <w:pStyle w:val="TAC"/>
            </w:pPr>
            <w:r>
              <w:t>Fc = 820.5</w:t>
            </w:r>
          </w:p>
        </w:tc>
        <w:tc>
          <w:tcPr>
            <w:tcW w:w="2160" w:type="dxa"/>
            <w:shd w:val="clear" w:color="auto" w:fill="FFFF00"/>
            <w:vAlign w:val="center"/>
          </w:tcPr>
          <w:p w14:paraId="2491148D" w14:textId="77777777" w:rsidR="00725F5D" w:rsidRPr="001D0283" w:rsidRDefault="00725F5D" w:rsidP="001D3D36">
            <w:pPr>
              <w:pStyle w:val="TAC"/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1.62</w:t>
            </w:r>
          </w:p>
        </w:tc>
        <w:tc>
          <w:tcPr>
            <w:tcW w:w="18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CE37F1" w14:textId="77777777" w:rsidR="00725F5D" w:rsidRPr="001D0283" w:rsidRDefault="00725F5D" w:rsidP="001D3D36">
            <w:pPr>
              <w:pStyle w:val="TAC"/>
              <w:rPr>
                <w:rFonts w:cs="Arial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&lt;1.44</w:t>
            </w:r>
          </w:p>
        </w:tc>
        <w:tc>
          <w:tcPr>
            <w:tcW w:w="9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4506C5" w14:textId="77777777" w:rsidR="00725F5D" w:rsidRPr="001D0283" w:rsidRDefault="00725F5D" w:rsidP="001D3D36">
            <w:pPr>
              <w:pStyle w:val="TAC"/>
            </w:pPr>
            <w:r>
              <w:rPr>
                <w:rFonts w:cs="Arial"/>
                <w:szCs w:val="18"/>
              </w:rPr>
              <w:t>A5</w:t>
            </w:r>
          </w:p>
        </w:tc>
      </w:tr>
      <w:tr w:rsidR="00725F5D" w:rsidRPr="001D0283" w14:paraId="3B631596" w14:textId="77777777" w:rsidTr="001D3D36">
        <w:trPr>
          <w:jc w:val="center"/>
        </w:trPr>
        <w:tc>
          <w:tcPr>
            <w:tcW w:w="1330" w:type="dxa"/>
            <w:vMerge/>
            <w:tcBorders>
              <w:bottom w:val="single" w:sz="4" w:space="0" w:color="auto"/>
            </w:tcBorders>
            <w:shd w:val="clear" w:color="auto" w:fill="FFFF00"/>
          </w:tcPr>
          <w:p w14:paraId="185A1386" w14:textId="77777777" w:rsidR="00725F5D" w:rsidRDefault="00725F5D" w:rsidP="001D3D36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60" w:type="dxa"/>
            <w:vMerge/>
            <w:tcBorders>
              <w:bottom w:val="single" w:sz="4" w:space="0" w:color="auto"/>
            </w:tcBorders>
            <w:shd w:val="clear" w:color="auto" w:fill="FFFF00"/>
          </w:tcPr>
          <w:p w14:paraId="52ABB8BF" w14:textId="77777777" w:rsidR="00725F5D" w:rsidRDefault="00725F5D" w:rsidP="001D3D36">
            <w:pPr>
              <w:pStyle w:val="TAC"/>
            </w:pPr>
          </w:p>
        </w:tc>
        <w:tc>
          <w:tcPr>
            <w:tcW w:w="2160" w:type="dxa"/>
            <w:shd w:val="clear" w:color="auto" w:fill="FFFF00"/>
          </w:tcPr>
          <w:p w14:paraId="20DB52A7" w14:textId="77777777" w:rsidR="00725F5D" w:rsidRPr="001D0283" w:rsidRDefault="00725F5D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>1.98</w:t>
            </w:r>
          </w:p>
        </w:tc>
        <w:tc>
          <w:tcPr>
            <w:tcW w:w="18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FE8D4A" w14:textId="77777777" w:rsidR="00725F5D" w:rsidRPr="001D0283" w:rsidRDefault="00725F5D" w:rsidP="001D3D36">
            <w:pPr>
              <w:pStyle w:val="TAC"/>
              <w:rPr>
                <w:rFonts w:cs="Arial"/>
              </w:rPr>
            </w:pPr>
            <w:r w:rsidRPr="002307FD">
              <w:rPr>
                <w:rFonts w:cs="Arial"/>
                <w:szCs w:val="18"/>
              </w:rPr>
              <w:t>≥1.</w:t>
            </w:r>
            <w:r>
              <w:rPr>
                <w:rFonts w:cs="Arial"/>
                <w:szCs w:val="18"/>
              </w:rPr>
              <w:t>44</w:t>
            </w:r>
          </w:p>
        </w:tc>
        <w:tc>
          <w:tcPr>
            <w:tcW w:w="9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7F0155" w14:textId="77777777" w:rsidR="00725F5D" w:rsidRDefault="00725F5D" w:rsidP="001D3D36">
            <w:pPr>
              <w:pStyle w:val="TAC"/>
            </w:pPr>
            <w:r>
              <w:t>A6</w:t>
            </w:r>
          </w:p>
        </w:tc>
      </w:tr>
    </w:tbl>
    <w:p w14:paraId="633FF122" w14:textId="77777777" w:rsidR="00725F5D" w:rsidRPr="001D0283" w:rsidRDefault="00725F5D" w:rsidP="00725F5D"/>
    <w:p w14:paraId="271296CB" w14:textId="77777777" w:rsidR="00725F5D" w:rsidRPr="001D0283" w:rsidRDefault="00725F5D" w:rsidP="00725F5D">
      <w:pPr>
        <w:pStyle w:val="TH"/>
      </w:pPr>
      <w:r w:rsidRPr="001D0283">
        <w:t>Table 6.2.3.22-2: A-MPR for NS_13</w:t>
      </w:r>
    </w:p>
    <w:tbl>
      <w:tblPr>
        <w:tblW w:w="8711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146"/>
        <w:gridCol w:w="1210"/>
        <w:gridCol w:w="1214"/>
        <w:gridCol w:w="808"/>
        <w:gridCol w:w="1111"/>
        <w:gridCol w:w="1111"/>
        <w:gridCol w:w="1111"/>
      </w:tblGrid>
      <w:tr w:rsidR="00725F5D" w:rsidRPr="001D0283" w14:paraId="3D55DC8F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FC3BD" w14:textId="77777777" w:rsidR="00725F5D" w:rsidRPr="001D0283" w:rsidRDefault="00725F5D" w:rsidP="001D3D36">
            <w:pPr>
              <w:pStyle w:val="TAH"/>
            </w:pPr>
            <w:r w:rsidRPr="001D0283">
              <w:t>Modulation/Waveform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74E2E8" w14:textId="77777777" w:rsidR="00725F5D" w:rsidRPr="001D0283" w:rsidRDefault="00725F5D" w:rsidP="001D3D36">
            <w:pPr>
              <w:pStyle w:val="TAH"/>
            </w:pPr>
            <w:r w:rsidRPr="001D0283">
              <w:t>A1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31AF6E" w14:textId="77777777" w:rsidR="00725F5D" w:rsidRPr="001D0283" w:rsidRDefault="00725F5D" w:rsidP="001D3D36">
            <w:pPr>
              <w:pStyle w:val="TAH"/>
            </w:pPr>
            <w:r w:rsidRPr="001D0283">
              <w:t>A2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23DDF0" w14:textId="77777777" w:rsidR="00725F5D" w:rsidRPr="001D0283" w:rsidRDefault="00725F5D" w:rsidP="001D3D36">
            <w:pPr>
              <w:pStyle w:val="TAH"/>
            </w:pPr>
            <w:r w:rsidRPr="001D0283">
              <w:t>A3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0604E6" w14:textId="77777777" w:rsidR="00725F5D" w:rsidRPr="001D0283" w:rsidRDefault="00725F5D" w:rsidP="001D3D36">
            <w:pPr>
              <w:pStyle w:val="TAH"/>
            </w:pPr>
            <w:r w:rsidRPr="001D0283">
              <w:t>A4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6F6B4B0" w14:textId="77777777" w:rsidR="00725F5D" w:rsidRDefault="00725F5D" w:rsidP="001D3D36">
            <w:pPr>
              <w:pStyle w:val="TAH"/>
            </w:pPr>
            <w:r>
              <w:t>A5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17E8235" w14:textId="77777777" w:rsidR="00725F5D" w:rsidRPr="001D0283" w:rsidRDefault="00725F5D" w:rsidP="001D3D36">
            <w:pPr>
              <w:pStyle w:val="TAH"/>
            </w:pPr>
            <w:r>
              <w:t>A6</w:t>
            </w:r>
          </w:p>
        </w:tc>
      </w:tr>
      <w:tr w:rsidR="00725F5D" w:rsidRPr="001D0283" w14:paraId="467697E5" w14:textId="77777777" w:rsidTr="001D3D36">
        <w:trPr>
          <w:jc w:val="center"/>
        </w:trPr>
        <w:tc>
          <w:tcPr>
            <w:tcW w:w="21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B215C" w14:textId="77777777" w:rsidR="00725F5D" w:rsidRPr="001D0283" w:rsidRDefault="00725F5D" w:rsidP="001D3D36">
            <w:pPr>
              <w:pStyle w:val="TAH"/>
              <w:rPr>
                <w:lang w:eastAsia="ko-KR"/>
              </w:rPr>
            </w:pP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3B7DDF" w14:textId="77777777" w:rsidR="00725F5D" w:rsidRPr="001D0283" w:rsidRDefault="00725F5D" w:rsidP="001D3D36">
            <w:pPr>
              <w:pStyle w:val="TAH"/>
            </w:pPr>
            <w:r w:rsidRPr="001D0283">
              <w:t>Outer/Inner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589760" w14:textId="77777777" w:rsidR="00725F5D" w:rsidRPr="001D0283" w:rsidRDefault="00725F5D" w:rsidP="001D3D36">
            <w:pPr>
              <w:pStyle w:val="TAH"/>
            </w:pPr>
            <w:r w:rsidRPr="001D0283">
              <w:t>Outer/Inner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3FCAA" w14:textId="77777777" w:rsidR="00725F5D" w:rsidRPr="001D0283" w:rsidRDefault="00725F5D" w:rsidP="001D3D36">
            <w:pPr>
              <w:pStyle w:val="TAH"/>
            </w:pPr>
            <w:r w:rsidRPr="001D0283">
              <w:t>Outer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0E7D6" w14:textId="77777777" w:rsidR="00725F5D" w:rsidRPr="001D0283" w:rsidRDefault="00725F5D" w:rsidP="001D3D36">
            <w:pPr>
              <w:pStyle w:val="TAH"/>
            </w:pPr>
            <w:r w:rsidRPr="001D0283"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7FAF407" w14:textId="77777777" w:rsidR="00725F5D" w:rsidRPr="001D0283" w:rsidRDefault="00725F5D" w:rsidP="001D3D36">
            <w:pPr>
              <w:pStyle w:val="TAH"/>
            </w:pPr>
            <w:r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17090FA" w14:textId="77777777" w:rsidR="00725F5D" w:rsidRPr="001D0283" w:rsidRDefault="00725F5D" w:rsidP="001D3D36">
            <w:pPr>
              <w:pStyle w:val="TAH"/>
            </w:pPr>
            <w:r w:rsidRPr="001D0283">
              <w:t>Outer/Inner</w:t>
            </w:r>
          </w:p>
        </w:tc>
      </w:tr>
      <w:tr w:rsidR="00725F5D" w:rsidRPr="001D0283" w14:paraId="7A048E9C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ADF432" w14:textId="77777777" w:rsidR="00725F5D" w:rsidRPr="001D0283" w:rsidRDefault="00725F5D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PI/2</w:t>
            </w:r>
            <w:r>
              <w:t xml:space="preserve"> </w:t>
            </w:r>
            <w:r w:rsidRPr="001D0283">
              <w:t>BPSK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7E115D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3.5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6CBF2E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4.5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F0981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C5069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56B5AEF9" w14:textId="77777777" w:rsidR="00725F5D" w:rsidRDefault="00725F5D" w:rsidP="001D3D36">
            <w:pPr>
              <w:pStyle w:val="TAC"/>
            </w:pPr>
            <w:r>
              <w:rPr>
                <w:rFonts w:cs="Arial"/>
              </w:rPr>
              <w:t>2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30676B4" w14:textId="77777777" w:rsidR="00725F5D" w:rsidRPr="001D0283" w:rsidRDefault="00725F5D" w:rsidP="001D3D36">
            <w:pPr>
              <w:pStyle w:val="TAC"/>
            </w:pPr>
            <w:r>
              <w:t>2.5</w:t>
            </w:r>
          </w:p>
        </w:tc>
      </w:tr>
      <w:tr w:rsidR="00725F5D" w:rsidRPr="001D0283" w14:paraId="5532CE74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DFF1DB" w14:textId="77777777" w:rsidR="00725F5D" w:rsidRPr="001D0283" w:rsidRDefault="00725F5D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QPSK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4E29B5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3.5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A30C13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4.5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31089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E5D98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3B095394" w14:textId="77777777" w:rsidR="00725F5D" w:rsidRDefault="00725F5D" w:rsidP="001D3D36">
            <w:pPr>
              <w:pStyle w:val="TAC"/>
            </w:pPr>
            <w:r>
              <w:rPr>
                <w:rFonts w:cs="Arial"/>
              </w:rPr>
              <w:t>2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6FD839EB" w14:textId="77777777" w:rsidR="00725F5D" w:rsidRPr="001D0283" w:rsidRDefault="00725F5D" w:rsidP="001D3D36">
            <w:pPr>
              <w:pStyle w:val="TAC"/>
            </w:pPr>
            <w:r>
              <w:t>3.5</w:t>
            </w:r>
          </w:p>
        </w:tc>
      </w:tr>
      <w:tr w:rsidR="00725F5D" w:rsidRPr="001D0283" w14:paraId="0FF76726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270924" w14:textId="77777777" w:rsidR="00725F5D" w:rsidRPr="001D0283" w:rsidRDefault="00725F5D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16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66B1F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3.5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982AD9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B0B593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2B414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6C33176A" w14:textId="77777777" w:rsidR="00725F5D" w:rsidRDefault="00725F5D" w:rsidP="001D3D36">
            <w:pPr>
              <w:pStyle w:val="TAC"/>
            </w:pPr>
            <w:r>
              <w:rPr>
                <w:rFonts w:cs="Arial"/>
              </w:rPr>
              <w:t>2.5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F162787" w14:textId="77777777" w:rsidR="00725F5D" w:rsidRPr="001D0283" w:rsidRDefault="00725F5D" w:rsidP="001D3D36">
            <w:pPr>
              <w:pStyle w:val="TAC"/>
            </w:pPr>
            <w:r>
              <w:t>3.5</w:t>
            </w:r>
          </w:p>
        </w:tc>
      </w:tr>
      <w:tr w:rsidR="00725F5D" w:rsidRPr="001D0283" w14:paraId="5338AC8B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3CCF15" w14:textId="77777777" w:rsidR="00725F5D" w:rsidRPr="001D0283" w:rsidRDefault="00725F5D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64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12DE6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4.5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A9F28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889C3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9DB93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1E297929" w14:textId="77777777" w:rsidR="00725F5D" w:rsidRDefault="00725F5D" w:rsidP="001D3D36">
            <w:pPr>
              <w:pStyle w:val="TAC"/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819DCCE" w14:textId="77777777" w:rsidR="00725F5D" w:rsidRPr="001D0283" w:rsidRDefault="00725F5D" w:rsidP="001D3D36">
            <w:pPr>
              <w:pStyle w:val="TAC"/>
            </w:pPr>
            <w:r>
              <w:t>3.5</w:t>
            </w:r>
          </w:p>
        </w:tc>
      </w:tr>
      <w:tr w:rsidR="00725F5D" w:rsidRPr="001D0283" w14:paraId="477C655E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4024F1" w14:textId="77777777" w:rsidR="00725F5D" w:rsidRPr="001D0283" w:rsidRDefault="00725F5D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256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D60039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8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D38044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6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ECB0C2" w14:textId="77777777" w:rsidR="00725F5D" w:rsidRPr="001D0283" w:rsidRDefault="00725F5D" w:rsidP="001D3D36">
            <w:pPr>
              <w:pStyle w:val="TAC"/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45C637" w14:textId="77777777" w:rsidR="00725F5D" w:rsidRPr="001D0283" w:rsidRDefault="00725F5D" w:rsidP="001D3D36">
            <w:pPr>
              <w:pStyle w:val="TAC"/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5D1E740" w14:textId="77777777" w:rsidR="00725F5D" w:rsidRPr="001D0283" w:rsidRDefault="00725F5D" w:rsidP="001D3D36">
            <w:pPr>
              <w:pStyle w:val="TAC"/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0A14FBB" w14:textId="77777777" w:rsidR="00725F5D" w:rsidRPr="001D0283" w:rsidRDefault="00725F5D" w:rsidP="001D3D36">
            <w:pPr>
              <w:pStyle w:val="TAC"/>
            </w:pPr>
          </w:p>
        </w:tc>
      </w:tr>
      <w:tr w:rsidR="00725F5D" w:rsidRPr="001D0283" w14:paraId="21FFFD89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995FA" w14:textId="77777777" w:rsidR="00725F5D" w:rsidRPr="001D0283" w:rsidRDefault="00725F5D" w:rsidP="001D3D36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QPSK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B5A0F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8ABACF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6.5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D4402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96CC09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21E2E72" w14:textId="77777777" w:rsidR="00725F5D" w:rsidRDefault="00725F5D" w:rsidP="001D3D36">
            <w:pPr>
              <w:pStyle w:val="TAC"/>
            </w:pPr>
            <w:r>
              <w:rPr>
                <w:rFonts w:cs="Arial"/>
              </w:rPr>
              <w:t>3.5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AE86F3A" w14:textId="77777777" w:rsidR="00725F5D" w:rsidRPr="001D0283" w:rsidRDefault="00725F5D" w:rsidP="001D3D36">
            <w:pPr>
              <w:pStyle w:val="TAC"/>
            </w:pPr>
            <w:r>
              <w:t>4.5</w:t>
            </w:r>
          </w:p>
        </w:tc>
      </w:tr>
      <w:tr w:rsidR="00725F5D" w:rsidRPr="001D0283" w14:paraId="4DEE9FD9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AE25BE" w14:textId="77777777" w:rsidR="00725F5D" w:rsidRPr="001D0283" w:rsidRDefault="00725F5D" w:rsidP="001D3D36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16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EAD3F9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2CB4D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6.5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E2CA1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2E64A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1599A1DE" w14:textId="77777777" w:rsidR="00725F5D" w:rsidRDefault="00725F5D" w:rsidP="001D3D36">
            <w:pPr>
              <w:pStyle w:val="TAC"/>
            </w:pPr>
            <w:r>
              <w:rPr>
                <w:rFonts w:cs="Arial"/>
              </w:rPr>
              <w:t>3.5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1E3743A" w14:textId="77777777" w:rsidR="00725F5D" w:rsidRPr="001D0283" w:rsidRDefault="00725F5D" w:rsidP="001D3D36">
            <w:pPr>
              <w:pStyle w:val="TAC"/>
            </w:pPr>
            <w:r>
              <w:t>4.5</w:t>
            </w:r>
          </w:p>
        </w:tc>
      </w:tr>
      <w:tr w:rsidR="00725F5D" w:rsidRPr="001D0283" w14:paraId="39CBEF99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772C4F" w14:textId="77777777" w:rsidR="00725F5D" w:rsidRPr="001D0283" w:rsidRDefault="00725F5D" w:rsidP="001D3D36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64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BC2CB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6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CB565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6.5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7C0C1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A7683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1E018DF5" w14:textId="77777777" w:rsidR="00725F5D" w:rsidRDefault="00725F5D" w:rsidP="001D3D36">
            <w:pPr>
              <w:pStyle w:val="TAC"/>
            </w:pPr>
            <w:r>
              <w:rPr>
                <w:rFonts w:cs="Arial"/>
              </w:rPr>
              <w:t>3.5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CAFA7FA" w14:textId="77777777" w:rsidR="00725F5D" w:rsidRPr="001D0283" w:rsidRDefault="00725F5D" w:rsidP="001D3D36">
            <w:pPr>
              <w:pStyle w:val="TAC"/>
            </w:pPr>
            <w:r>
              <w:t>4.5</w:t>
            </w:r>
          </w:p>
        </w:tc>
      </w:tr>
      <w:tr w:rsidR="00725F5D" w:rsidRPr="001D0283" w14:paraId="05FF1C43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B388E3" w14:textId="77777777" w:rsidR="00725F5D" w:rsidRPr="001D0283" w:rsidRDefault="00725F5D" w:rsidP="001D3D36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256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97512C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8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1BD42" w14:textId="77777777" w:rsidR="00725F5D" w:rsidRPr="001D0283" w:rsidRDefault="00725F5D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8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965043" w14:textId="77777777" w:rsidR="00725F5D" w:rsidRPr="001D0283" w:rsidRDefault="00725F5D" w:rsidP="001D3D36">
            <w:pPr>
              <w:pStyle w:val="TAC"/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1F887" w14:textId="77777777" w:rsidR="00725F5D" w:rsidRPr="001D0283" w:rsidRDefault="00725F5D" w:rsidP="001D3D36">
            <w:pPr>
              <w:pStyle w:val="TAC"/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FF812E3" w14:textId="77777777" w:rsidR="00725F5D" w:rsidRPr="001D0283" w:rsidRDefault="00725F5D" w:rsidP="001D3D36">
            <w:pPr>
              <w:pStyle w:val="TAC"/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AF938A6" w14:textId="77777777" w:rsidR="00725F5D" w:rsidRPr="001D0283" w:rsidRDefault="00725F5D" w:rsidP="001D3D36">
            <w:pPr>
              <w:pStyle w:val="TAC"/>
            </w:pPr>
          </w:p>
        </w:tc>
      </w:tr>
    </w:tbl>
    <w:p w14:paraId="06A79C61" w14:textId="084A98FC" w:rsidR="00CF44B6" w:rsidRPr="00FB2D97" w:rsidRDefault="00CF44B6" w:rsidP="00881EB7">
      <w:pPr>
        <w:rPr>
          <w:lang w:val="sv-SE"/>
        </w:rPr>
      </w:pPr>
    </w:p>
    <w:p w14:paraId="03445815" w14:textId="4A85529D" w:rsidR="00881EB7" w:rsidRDefault="00881EB7" w:rsidP="00881EB7">
      <w:pPr>
        <w:pStyle w:val="Heading2"/>
      </w:pPr>
      <w:r>
        <w:t>4.3</w:t>
      </w:r>
      <w:r>
        <w:tab/>
        <w:t>NS_14</w:t>
      </w:r>
    </w:p>
    <w:p w14:paraId="0A06661D" w14:textId="12F9F691" w:rsidR="0005187F" w:rsidRPr="0005187F" w:rsidRDefault="0005187F" w:rsidP="0005187F">
      <w:pPr>
        <w:spacing w:line="257" w:lineRule="auto"/>
        <w:rPr>
          <w:b/>
          <w:bCs/>
        </w:rPr>
      </w:pPr>
      <w:r w:rsidRPr="00154ABB">
        <w:rPr>
          <w:b/>
          <w:bCs/>
        </w:rPr>
        <w:t xml:space="preserve">Proposal </w:t>
      </w:r>
      <w:r>
        <w:rPr>
          <w:b/>
          <w:bCs/>
        </w:rPr>
        <w:t>3</w:t>
      </w:r>
      <w:r w:rsidRPr="00154ABB">
        <w:rPr>
          <w:b/>
          <w:bCs/>
        </w:rPr>
        <w:t>: RAN4 shall consider defining</w:t>
      </w:r>
      <w:r>
        <w:rPr>
          <w:b/>
          <w:bCs/>
        </w:rPr>
        <w:t xml:space="preserve"> no</w:t>
      </w:r>
      <w:r w:rsidRPr="00154ABB">
        <w:rPr>
          <w:b/>
          <w:bCs/>
        </w:rPr>
        <w:t xml:space="preserve"> A-MPR for</w:t>
      </w:r>
      <w:r>
        <w:rPr>
          <w:b/>
          <w:bCs/>
        </w:rPr>
        <w:t xml:space="preserve"> 7 MHz CBW </w:t>
      </w:r>
      <w:r w:rsidR="005045F6">
        <w:rPr>
          <w:b/>
          <w:bCs/>
        </w:rPr>
        <w:t>with</w:t>
      </w:r>
      <w:r w:rsidRPr="00154ABB">
        <w:rPr>
          <w:b/>
          <w:bCs/>
        </w:rPr>
        <w:t xml:space="preserve"> n26 PC3 NS_1</w:t>
      </w:r>
      <w:r>
        <w:rPr>
          <w:b/>
          <w:bCs/>
        </w:rPr>
        <w:t>4</w:t>
      </w:r>
      <w:r w:rsidRPr="00154ABB">
        <w:rPr>
          <w:b/>
          <w:bCs/>
        </w:rPr>
        <w:t>.</w:t>
      </w:r>
    </w:p>
    <w:p w14:paraId="75CC9FF3" w14:textId="7A4D1705" w:rsidR="00881EB7" w:rsidRDefault="00881EB7" w:rsidP="00881EB7">
      <w:pPr>
        <w:pStyle w:val="Heading2"/>
      </w:pPr>
      <w:r>
        <w:t>4.4</w:t>
      </w:r>
      <w:r>
        <w:tab/>
        <w:t>NS_15</w:t>
      </w:r>
    </w:p>
    <w:p w14:paraId="3CFB964F" w14:textId="51CC7556" w:rsidR="00214879" w:rsidRPr="00CF44B6" w:rsidRDefault="00214879" w:rsidP="00214879">
      <w:pPr>
        <w:spacing w:line="257" w:lineRule="auto"/>
        <w:rPr>
          <w:b/>
          <w:bCs/>
        </w:rPr>
      </w:pPr>
      <w:r w:rsidRPr="00154ABB">
        <w:rPr>
          <w:b/>
          <w:bCs/>
        </w:rPr>
        <w:t xml:space="preserve">Proposal </w:t>
      </w:r>
      <w:r>
        <w:rPr>
          <w:b/>
          <w:bCs/>
        </w:rPr>
        <w:t>4</w:t>
      </w:r>
      <w:r w:rsidRPr="00154ABB">
        <w:rPr>
          <w:b/>
          <w:bCs/>
        </w:rPr>
        <w:t>: RAN4 shall consider defining A-MPR for n26 PC3 NS_1</w:t>
      </w:r>
      <w:r>
        <w:rPr>
          <w:b/>
          <w:bCs/>
        </w:rPr>
        <w:t>5</w:t>
      </w:r>
      <w:r w:rsidRPr="00154ABB">
        <w:rPr>
          <w:b/>
          <w:bCs/>
        </w:rPr>
        <w:t xml:space="preserve"> as shown in tables 6.2.3.2</w:t>
      </w:r>
      <w:r>
        <w:rPr>
          <w:b/>
          <w:bCs/>
        </w:rPr>
        <w:t>4</w:t>
      </w:r>
      <w:r w:rsidRPr="00154ABB">
        <w:rPr>
          <w:b/>
          <w:bCs/>
        </w:rPr>
        <w:t xml:space="preserve">-1 and </w:t>
      </w:r>
      <w:r w:rsidRPr="00154ABB">
        <w:rPr>
          <w:b/>
          <w:lang w:val="fi-FI"/>
        </w:rPr>
        <w:t>6.2.3.2</w:t>
      </w:r>
      <w:r>
        <w:rPr>
          <w:b/>
          <w:lang w:val="fi-FI"/>
        </w:rPr>
        <w:t>4</w:t>
      </w:r>
      <w:r w:rsidRPr="00154ABB">
        <w:rPr>
          <w:b/>
          <w:lang w:val="fi-FI"/>
        </w:rPr>
        <w:t xml:space="preserve">-2 </w:t>
      </w:r>
      <w:proofErr w:type="spellStart"/>
      <w:r w:rsidRPr="00154ABB">
        <w:rPr>
          <w:b/>
          <w:lang w:val="fi-FI"/>
        </w:rPr>
        <w:t>below</w:t>
      </w:r>
      <w:proofErr w:type="spellEnd"/>
      <w:r w:rsidRPr="00154ABB">
        <w:rPr>
          <w:b/>
          <w:bCs/>
        </w:rPr>
        <w:t>.</w:t>
      </w:r>
    </w:p>
    <w:p w14:paraId="0431E827" w14:textId="77777777" w:rsidR="006255DE" w:rsidRPr="001D0283" w:rsidRDefault="006255DE" w:rsidP="006255DE">
      <w:pPr>
        <w:pStyle w:val="TH"/>
      </w:pPr>
      <w:r w:rsidRPr="001D0283">
        <w:t>Table 6.2.3.24-1: A-MPR regions for NS_15</w:t>
      </w:r>
    </w:p>
    <w:tbl>
      <w:tblPr>
        <w:tblW w:w="9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440"/>
        <w:gridCol w:w="2140"/>
        <w:gridCol w:w="2140"/>
        <w:gridCol w:w="2790"/>
        <w:gridCol w:w="990"/>
      </w:tblGrid>
      <w:tr w:rsidR="006255DE" w:rsidRPr="001D0283" w14:paraId="2C50EB80" w14:textId="77777777" w:rsidTr="001D3D36">
        <w:trPr>
          <w:tblHeader/>
          <w:jc w:val="center"/>
        </w:trPr>
        <w:tc>
          <w:tcPr>
            <w:tcW w:w="144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A3C3D6" w14:textId="77777777" w:rsidR="006255DE" w:rsidRPr="001D0283" w:rsidRDefault="006255DE" w:rsidP="001D3D36">
            <w:pPr>
              <w:pStyle w:val="TAH"/>
              <w:keepNext w:val="0"/>
              <w:rPr>
                <w:lang w:eastAsia="zh-CN"/>
              </w:rPr>
            </w:pPr>
            <w:r w:rsidRPr="001D0283">
              <w:t>Channel</w:t>
            </w:r>
            <w:r>
              <w:t xml:space="preserve"> </w:t>
            </w:r>
            <w:r w:rsidRPr="001D0283">
              <w:t>BW</w:t>
            </w:r>
          </w:p>
        </w:tc>
        <w:tc>
          <w:tcPr>
            <w:tcW w:w="2140" w:type="dxa"/>
            <w:tcBorders>
              <w:bottom w:val="single" w:sz="4" w:space="0" w:color="auto"/>
            </w:tcBorders>
          </w:tcPr>
          <w:p w14:paraId="6A9CADE6" w14:textId="77777777" w:rsidR="006255DE" w:rsidRPr="001D0283" w:rsidRDefault="006255DE" w:rsidP="001D3D36">
            <w:pPr>
              <w:pStyle w:val="TAH"/>
            </w:pPr>
            <w:r w:rsidRPr="001D0283">
              <w:t>Carrier</w:t>
            </w:r>
            <w:r>
              <w:t xml:space="preserve"> </w:t>
            </w:r>
            <w:r w:rsidRPr="001D0283">
              <w:t>Frequency,</w:t>
            </w:r>
            <w:r>
              <w:t xml:space="preserve"> </w:t>
            </w:r>
            <w:r w:rsidRPr="001D0283">
              <w:t>Fc,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C8437F" w14:textId="77777777" w:rsidR="006255DE" w:rsidRPr="001D0283" w:rsidRDefault="006255DE" w:rsidP="001D3D36">
            <w:pPr>
              <w:pStyle w:val="TAH"/>
              <w:rPr>
                <w:lang w:eastAsia="zh-CN"/>
              </w:rPr>
            </w:pPr>
            <w:proofErr w:type="spellStart"/>
            <w:r w:rsidRPr="001D0283">
              <w:t>RB</w:t>
            </w:r>
            <w:r w:rsidRPr="001D0283">
              <w:rPr>
                <w:vertAlign w:val="subscript"/>
              </w:rPr>
              <w:t>end</w:t>
            </w:r>
            <w:proofErr w:type="spellEnd"/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D22B09" w14:textId="77777777" w:rsidR="006255DE" w:rsidRPr="001D0283" w:rsidRDefault="006255DE" w:rsidP="001D3D36">
            <w:pPr>
              <w:pStyle w:val="TAH"/>
              <w:rPr>
                <w:lang w:eastAsia="zh-CN"/>
              </w:rPr>
            </w:pPr>
            <w:r w:rsidRPr="001D0283">
              <w:t>L</w:t>
            </w:r>
            <w:r w:rsidRPr="001D0283">
              <w:rPr>
                <w:vertAlign w:val="subscript"/>
              </w:rPr>
              <w:t>CRB</w:t>
            </w:r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C9F88C" w14:textId="77777777" w:rsidR="006255DE" w:rsidRPr="001D0283" w:rsidRDefault="006255DE" w:rsidP="001D3D36">
            <w:pPr>
              <w:pStyle w:val="TAH"/>
              <w:rPr>
                <w:lang w:eastAsia="zh-CN"/>
              </w:rPr>
            </w:pPr>
            <w:r w:rsidRPr="001D0283">
              <w:t>A-MPR</w:t>
            </w:r>
          </w:p>
        </w:tc>
      </w:tr>
      <w:tr w:rsidR="006255DE" w:rsidRPr="001D0283" w14:paraId="2BBE9342" w14:textId="77777777" w:rsidTr="001D3D36">
        <w:trPr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76762C5" w14:textId="77777777" w:rsidR="006255DE" w:rsidRPr="001D0283" w:rsidRDefault="006255DE" w:rsidP="001D3D36">
            <w:pPr>
              <w:pStyle w:val="TAC"/>
              <w:keepNext w:val="0"/>
            </w:pPr>
            <w:r w:rsidRPr="001D0283">
              <w:t>3MHz</w:t>
            </w:r>
          </w:p>
        </w:tc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444EE2B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  <w:r w:rsidRPr="001D0283">
              <w:t>844.5</w:t>
            </w:r>
            <w:r>
              <w:t xml:space="preserve"> </w:t>
            </w:r>
            <w:r w:rsidRPr="001D0283">
              <w:t>&lt;</w:t>
            </w:r>
            <w:r>
              <w:t xml:space="preserve"> </w:t>
            </w:r>
            <w:r w:rsidRPr="001D0283">
              <w:t>Fc</w:t>
            </w:r>
            <w: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t>847.5</w:t>
            </w:r>
          </w:p>
        </w:tc>
        <w:tc>
          <w:tcPr>
            <w:tcW w:w="2140" w:type="dxa"/>
            <w:tcBorders>
              <w:lef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71AFDA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  <w:r w:rsidRPr="001D0283">
              <w:t>≥1.44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741BEF" w14:textId="77777777" w:rsidR="006255DE" w:rsidRPr="001D0283" w:rsidRDefault="006255DE" w:rsidP="001D3D36">
            <w:pPr>
              <w:pStyle w:val="TAC"/>
            </w:pPr>
            <w:r w:rsidRPr="001D0283"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605C38" w14:textId="77777777" w:rsidR="006255DE" w:rsidRPr="001D0283" w:rsidRDefault="006255DE" w:rsidP="001D3D36">
            <w:pPr>
              <w:pStyle w:val="TAC"/>
            </w:pPr>
            <w:r w:rsidRPr="001D0283">
              <w:t>A5</w:t>
            </w:r>
          </w:p>
        </w:tc>
      </w:tr>
      <w:tr w:rsidR="006255DE" w:rsidRPr="001D0283" w14:paraId="1B552793" w14:textId="77777777" w:rsidTr="001D3D36">
        <w:trPr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40652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34C3D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Borders>
              <w:lef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606879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  <w:r w:rsidRPr="001D0283">
              <w:rPr>
                <w:lang w:eastAsia="fr-FR"/>
              </w:rPr>
              <w:t>≤</w:t>
            </w:r>
            <w:r>
              <w:rPr>
                <w:lang w:eastAsia="zh-CN"/>
              </w:rPr>
              <w:t xml:space="preserve"> </w:t>
            </w:r>
            <w:r w:rsidRPr="001D0283">
              <w:rPr>
                <w:lang w:eastAsia="zh-CN"/>
              </w:rPr>
              <w:t>0.18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94B927" w14:textId="77777777" w:rsidR="006255DE" w:rsidRPr="001D0283" w:rsidRDefault="006255DE" w:rsidP="001D3D36">
            <w:pPr>
              <w:pStyle w:val="TAC"/>
            </w:pPr>
            <w:r w:rsidRPr="001D0283">
              <w:rPr>
                <w:lang w:eastAsia="fr-FR"/>
              </w:rPr>
              <w:t>≤</w:t>
            </w:r>
            <w:r>
              <w:rPr>
                <w:lang w:eastAsia="fr-FR"/>
              </w:rPr>
              <w:t xml:space="preserve"> </w:t>
            </w:r>
            <w:r w:rsidRPr="001D0283">
              <w:rPr>
                <w:lang w:eastAsia="fr-FR"/>
              </w:rPr>
              <w:t>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900D25" w14:textId="77777777" w:rsidR="006255DE" w:rsidRPr="001D0283" w:rsidRDefault="006255DE" w:rsidP="001D3D36">
            <w:pPr>
              <w:pStyle w:val="TAC"/>
            </w:pPr>
            <w:r w:rsidRPr="001D0283">
              <w:t>A6</w:t>
            </w:r>
          </w:p>
        </w:tc>
      </w:tr>
      <w:tr w:rsidR="006255DE" w:rsidRPr="001D0283" w14:paraId="0198D357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2CDBF1DE" w14:textId="77777777" w:rsidR="006255DE" w:rsidRPr="001D0283" w:rsidRDefault="006255DE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  <w:r w:rsidRPr="001D0283">
              <w:t>5MHz</w:t>
            </w: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0CDAA5B9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840.5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846.5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14560A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≥</w:t>
            </w:r>
            <w:r w:rsidRPr="001D0283">
              <w:t>3.24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35A171" w14:textId="77777777" w:rsidR="006255DE" w:rsidRPr="001D0283" w:rsidRDefault="006255DE" w:rsidP="001D3D36">
            <w:pPr>
              <w:pStyle w:val="TAC"/>
            </w:pPr>
            <w:r w:rsidRPr="001D0283"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7F1D6E" w14:textId="77777777" w:rsidR="006255DE" w:rsidRPr="001D0283" w:rsidRDefault="006255DE" w:rsidP="001D3D36">
            <w:pPr>
              <w:pStyle w:val="TAC"/>
            </w:pPr>
            <w:r w:rsidRPr="001D0283">
              <w:t>A1</w:t>
            </w:r>
          </w:p>
        </w:tc>
      </w:tr>
      <w:tr w:rsidR="006255DE" w:rsidRPr="001D0283" w14:paraId="0E7D71CF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5EF063EE" w14:textId="77777777" w:rsidR="006255DE" w:rsidRPr="001D0283" w:rsidRDefault="006255DE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47368B8F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94DA0C" w14:textId="77777777" w:rsidR="006255DE" w:rsidRPr="001D0283" w:rsidRDefault="006255DE" w:rsidP="001D3D36">
            <w:pPr>
              <w:pStyle w:val="TAC"/>
            </w:pPr>
            <w:r w:rsidRPr="001D0283">
              <w:rPr>
                <w:rFonts w:cs="Arial"/>
              </w:rPr>
              <w:t>&lt;3.24,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≥2.52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7DC3D1" w14:textId="77777777" w:rsidR="006255DE" w:rsidRPr="001D0283" w:rsidRDefault="006255DE" w:rsidP="001D3D36">
            <w:pPr>
              <w:pStyle w:val="TAC"/>
            </w:pPr>
            <w:r w:rsidRPr="001D0283">
              <w:t>≥1.44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CE1160" w14:textId="77777777" w:rsidR="006255DE" w:rsidRPr="001D0283" w:rsidRDefault="006255DE" w:rsidP="001D3D36">
            <w:pPr>
              <w:pStyle w:val="TAC"/>
            </w:pPr>
            <w:r w:rsidRPr="001D0283">
              <w:t>A2</w:t>
            </w:r>
          </w:p>
        </w:tc>
      </w:tr>
      <w:tr w:rsidR="006255DE" w:rsidRPr="001D0283" w14:paraId="2C176C14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single" w:sz="4" w:space="0" w:color="auto"/>
            </w:tcBorders>
            <w:shd w:val="clear" w:color="auto" w:fill="auto"/>
            <w:hideMark/>
          </w:tcPr>
          <w:p w14:paraId="7D83D52F" w14:textId="77777777" w:rsidR="006255DE" w:rsidRPr="001D0283" w:rsidRDefault="006255DE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459654C0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3E1A26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&lt;0.9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7DF9D2" w14:textId="77777777" w:rsidR="006255DE" w:rsidRPr="001D0283" w:rsidRDefault="006255DE" w:rsidP="001D3D36">
            <w:pPr>
              <w:pStyle w:val="TAC"/>
            </w:pPr>
            <w:r w:rsidRPr="001D0283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E5DB36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A3</w:t>
            </w:r>
          </w:p>
        </w:tc>
      </w:tr>
      <w:tr w:rsidR="006255DE" w:rsidRPr="001D0283" w14:paraId="453A79A9" w14:textId="77777777" w:rsidTr="001D3D36">
        <w:trPr>
          <w:jc w:val="center"/>
        </w:trPr>
        <w:tc>
          <w:tcPr>
            <w:tcW w:w="1440" w:type="dxa"/>
            <w:vMerge w:val="restart"/>
            <w:tcBorders>
              <w:top w:val="nil"/>
            </w:tcBorders>
            <w:shd w:val="clear" w:color="auto" w:fill="FFFF00"/>
          </w:tcPr>
          <w:p w14:paraId="1999FD5B" w14:textId="77777777" w:rsidR="006255DE" w:rsidRPr="001D0283" w:rsidRDefault="006255DE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7MHz</w:t>
            </w:r>
          </w:p>
        </w:tc>
        <w:tc>
          <w:tcPr>
            <w:tcW w:w="2140" w:type="dxa"/>
            <w:vMerge w:val="restart"/>
            <w:tcBorders>
              <w:top w:val="nil"/>
            </w:tcBorders>
            <w:shd w:val="clear" w:color="auto" w:fill="FFFF00"/>
          </w:tcPr>
          <w:p w14:paraId="4399477A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Fc = 845.5</w:t>
            </w:r>
          </w:p>
        </w:tc>
        <w:tc>
          <w:tcPr>
            <w:tcW w:w="214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57EEBB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>
              <w:rPr>
                <w:rFonts w:cs="Arial"/>
                <w:szCs w:val="18"/>
              </w:rPr>
              <w:t>≥ 0</w:t>
            </w:r>
          </w:p>
        </w:tc>
        <w:tc>
          <w:tcPr>
            <w:tcW w:w="27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6E6CDA" w14:textId="77777777" w:rsidR="006255DE" w:rsidRPr="001D0283" w:rsidRDefault="006255DE" w:rsidP="001D3D36">
            <w:pPr>
              <w:pStyle w:val="TAC"/>
            </w:pPr>
            <w:r>
              <w:rPr>
                <w:rFonts w:cs="Arial"/>
                <w:szCs w:val="18"/>
              </w:rPr>
              <w:t>≥ -1.7*12*</w:t>
            </w:r>
            <w:r w:rsidRPr="002307FD">
              <w:rPr>
                <w:rFonts w:cs="Arial"/>
                <w:szCs w:val="18"/>
              </w:rPr>
              <w:t>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8.2</w:t>
            </w:r>
          </w:p>
        </w:tc>
        <w:tc>
          <w:tcPr>
            <w:tcW w:w="9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52B6C6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>
              <w:rPr>
                <w:rFonts w:cs="Arial"/>
                <w:szCs w:val="18"/>
              </w:rPr>
              <w:t>A7</w:t>
            </w:r>
          </w:p>
        </w:tc>
      </w:tr>
      <w:tr w:rsidR="006255DE" w:rsidRPr="001D0283" w14:paraId="62FDD9A5" w14:textId="77777777" w:rsidTr="001D3D36">
        <w:trPr>
          <w:jc w:val="center"/>
        </w:trPr>
        <w:tc>
          <w:tcPr>
            <w:tcW w:w="1440" w:type="dxa"/>
            <w:vMerge/>
            <w:shd w:val="clear" w:color="auto" w:fill="FFFF00"/>
          </w:tcPr>
          <w:p w14:paraId="6F5A16EB" w14:textId="77777777" w:rsidR="006255DE" w:rsidRPr="001D0283" w:rsidRDefault="006255DE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tcBorders>
              <w:bottom w:val="single" w:sz="4" w:space="0" w:color="auto"/>
            </w:tcBorders>
            <w:shd w:val="clear" w:color="auto" w:fill="FFFF00"/>
          </w:tcPr>
          <w:p w14:paraId="6E2E1CFF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1B4491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>
              <w:rPr>
                <w:rFonts w:cs="Arial"/>
                <w:szCs w:val="18"/>
              </w:rPr>
              <w:t>≤ 1.26</w:t>
            </w:r>
          </w:p>
        </w:tc>
        <w:tc>
          <w:tcPr>
            <w:tcW w:w="27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22581B" w14:textId="77777777" w:rsidR="006255DE" w:rsidRPr="001D0283" w:rsidRDefault="006255DE" w:rsidP="001D3D36">
            <w:pPr>
              <w:pStyle w:val="TAC"/>
            </w:pPr>
            <w:r>
              <w:rPr>
                <w:rFonts w:cs="Arial"/>
                <w:szCs w:val="18"/>
              </w:rPr>
              <w:t>≥ 12*</w:t>
            </w:r>
            <w:r w:rsidRPr="002307FD">
              <w:rPr>
                <w:rFonts w:cs="Arial"/>
                <w:szCs w:val="18"/>
              </w:rPr>
              <w:t>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proofErr w:type="spellEnd"/>
            <w:r>
              <w:rPr>
                <w:rFonts w:cs="Arial"/>
                <w:szCs w:val="18"/>
              </w:rPr>
              <w:t xml:space="preserve"> – 0.15</w:t>
            </w:r>
          </w:p>
        </w:tc>
        <w:tc>
          <w:tcPr>
            <w:tcW w:w="9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9AA6CD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>
              <w:rPr>
                <w:rFonts w:cs="Arial"/>
                <w:szCs w:val="18"/>
              </w:rPr>
              <w:t>A8</w:t>
            </w:r>
          </w:p>
        </w:tc>
      </w:tr>
      <w:tr w:rsidR="006255DE" w:rsidRPr="001D0283" w14:paraId="6EDA5E96" w14:textId="77777777" w:rsidTr="001D3D36">
        <w:trPr>
          <w:jc w:val="center"/>
        </w:trPr>
        <w:tc>
          <w:tcPr>
            <w:tcW w:w="1440" w:type="dxa"/>
            <w:vMerge/>
            <w:tcBorders>
              <w:bottom w:val="single" w:sz="4" w:space="0" w:color="auto"/>
            </w:tcBorders>
            <w:shd w:val="clear" w:color="auto" w:fill="FFFF00"/>
          </w:tcPr>
          <w:p w14:paraId="3F93713F" w14:textId="77777777" w:rsidR="006255DE" w:rsidRPr="001D0283" w:rsidRDefault="006255DE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FFFF00"/>
          </w:tcPr>
          <w:p w14:paraId="166C63B8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8</w:t>
            </w:r>
            <w:r>
              <w:rPr>
                <w:rFonts w:cs="Arial"/>
              </w:rPr>
              <w:t xml:space="preserve">38.1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>1.5</w:t>
            </w:r>
          </w:p>
        </w:tc>
        <w:tc>
          <w:tcPr>
            <w:tcW w:w="214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3A378D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>
              <w:rPr>
                <w:rFonts w:cs="Arial"/>
                <w:szCs w:val="18"/>
              </w:rPr>
              <w:t>≥ 4.68</w:t>
            </w:r>
          </w:p>
        </w:tc>
        <w:tc>
          <w:tcPr>
            <w:tcW w:w="27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71EE6B" w14:textId="77777777" w:rsidR="006255DE" w:rsidRPr="001D0283" w:rsidRDefault="006255DE" w:rsidP="001D3D36">
            <w:pPr>
              <w:pStyle w:val="TAC"/>
            </w:pPr>
            <w:r>
              <w:rPr>
                <w:rFonts w:cs="Arial"/>
                <w:szCs w:val="18"/>
              </w:rPr>
              <w:t>≥ -0.7*12*</w:t>
            </w:r>
            <w:r w:rsidRPr="002307FD">
              <w:rPr>
                <w:rFonts w:cs="Arial"/>
                <w:szCs w:val="18"/>
              </w:rPr>
              <w:t>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7.8</w:t>
            </w:r>
          </w:p>
        </w:tc>
        <w:tc>
          <w:tcPr>
            <w:tcW w:w="9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D462AE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>
              <w:rPr>
                <w:rFonts w:cs="Arial"/>
                <w:szCs w:val="18"/>
              </w:rPr>
              <w:t>A9</w:t>
            </w:r>
          </w:p>
        </w:tc>
      </w:tr>
      <w:tr w:rsidR="006255DE" w:rsidRPr="001D0283" w14:paraId="6FA203EE" w14:textId="77777777" w:rsidTr="001D3D36">
        <w:trPr>
          <w:jc w:val="center"/>
        </w:trPr>
        <w:tc>
          <w:tcPr>
            <w:tcW w:w="1440" w:type="dxa"/>
            <w:tcBorders>
              <w:bottom w:val="nil"/>
            </w:tcBorders>
            <w:shd w:val="clear" w:color="auto" w:fill="auto"/>
            <w:hideMark/>
          </w:tcPr>
          <w:p w14:paraId="4A6B953B" w14:textId="77777777" w:rsidR="006255DE" w:rsidRPr="001D0283" w:rsidRDefault="006255DE" w:rsidP="001D3D36">
            <w:pPr>
              <w:pStyle w:val="TAC"/>
              <w:keepNext w:val="0"/>
            </w:pPr>
            <w:r w:rsidRPr="001D0283">
              <w:t>10MHz</w:t>
            </w: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1C48DDAA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840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844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6C8572" w14:textId="77777777" w:rsidR="006255DE" w:rsidRPr="001D0283" w:rsidRDefault="006255DE" w:rsidP="001D3D36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5.76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483338" w14:textId="77777777" w:rsidR="006255DE" w:rsidRPr="001D0283" w:rsidRDefault="006255DE" w:rsidP="001D3D36">
            <w:pPr>
              <w:pStyle w:val="TAC"/>
            </w:pPr>
            <w:r w:rsidRPr="001D0283">
              <w:t>&gt;1.08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E1A5C9" w14:textId="77777777" w:rsidR="006255DE" w:rsidRPr="001D0283" w:rsidRDefault="006255DE" w:rsidP="001D3D36">
            <w:pPr>
              <w:pStyle w:val="TAC"/>
            </w:pPr>
            <w:r w:rsidRPr="001D0283">
              <w:t>A1</w:t>
            </w:r>
          </w:p>
        </w:tc>
      </w:tr>
      <w:tr w:rsidR="006255DE" w:rsidRPr="001D0283" w14:paraId="4D688338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357DC197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347888B6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217334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≥</w:t>
            </w:r>
            <w:r w:rsidRPr="001D0283">
              <w:t>5.76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4D5781" w14:textId="77777777" w:rsidR="006255DE" w:rsidRPr="001D0283" w:rsidRDefault="006255DE" w:rsidP="001D3D36">
            <w:pPr>
              <w:pStyle w:val="TAC"/>
            </w:pPr>
            <w:r w:rsidRPr="001D0283">
              <w:t>≤1.08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229986" w14:textId="77777777" w:rsidR="006255DE" w:rsidRPr="001D0283" w:rsidRDefault="006255DE" w:rsidP="001D3D36">
            <w:pPr>
              <w:pStyle w:val="TAC"/>
            </w:pPr>
            <w:r w:rsidRPr="001D0283">
              <w:t>A4</w:t>
            </w:r>
          </w:p>
        </w:tc>
      </w:tr>
      <w:tr w:rsidR="006255DE" w:rsidRPr="001D0283" w14:paraId="09A9EFC5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3D7ED782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461E59BD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</w:tcPr>
          <w:p w14:paraId="15657464" w14:textId="77777777" w:rsidR="006255DE" w:rsidRPr="001D0283" w:rsidRDefault="006255DE" w:rsidP="001D3D36">
            <w:pPr>
              <w:pStyle w:val="TAC"/>
            </w:pPr>
            <w:r w:rsidRPr="001D0283">
              <w:rPr>
                <w:rFonts w:cs="Arial"/>
              </w:rPr>
              <w:t>&lt;5.76,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≥4.14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2ED3CD" w14:textId="77777777" w:rsidR="006255DE" w:rsidRPr="001D0283" w:rsidRDefault="006255DE" w:rsidP="001D3D36">
            <w:pPr>
              <w:pStyle w:val="TAC"/>
            </w:pPr>
            <w:r w:rsidRPr="001D0283">
              <w:t>≥2.7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805782" w14:textId="77777777" w:rsidR="006255DE" w:rsidRPr="001D0283" w:rsidRDefault="006255DE" w:rsidP="001D3D36">
            <w:pPr>
              <w:pStyle w:val="TAC"/>
            </w:pPr>
            <w:r w:rsidRPr="001D0283">
              <w:t>A2</w:t>
            </w:r>
          </w:p>
        </w:tc>
      </w:tr>
      <w:tr w:rsidR="006255DE" w:rsidRPr="001D0283" w14:paraId="08FB4971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57600E5D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B13EFA9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DDF31E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&lt;2.52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C4C619" w14:textId="77777777" w:rsidR="006255DE" w:rsidRPr="001D0283" w:rsidRDefault="006255DE" w:rsidP="001D3D36">
            <w:pPr>
              <w:pStyle w:val="TAC"/>
            </w:pPr>
            <w:r w:rsidRPr="001D0283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F0A51D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A3</w:t>
            </w:r>
          </w:p>
        </w:tc>
      </w:tr>
      <w:tr w:rsidR="006255DE" w:rsidRPr="001D0283" w14:paraId="7F8B0DFD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2B3D29ED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647E3393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835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840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8D7D5F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≥</w:t>
            </w:r>
            <w:r w:rsidRPr="001D0283">
              <w:t>7.2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0F7FBA" w14:textId="77777777" w:rsidR="006255DE" w:rsidRPr="001D0283" w:rsidRDefault="006255DE" w:rsidP="001D3D36">
            <w:pPr>
              <w:pStyle w:val="TAC"/>
            </w:pPr>
            <w:r w:rsidRPr="001D0283"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A3D0B9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t>A1</w:t>
            </w:r>
          </w:p>
        </w:tc>
      </w:tr>
      <w:tr w:rsidR="006255DE" w:rsidRPr="001D0283" w14:paraId="5EF92088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14A49960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099CB219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6921BA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&lt;7.2,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≥5.22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3FC2B2" w14:textId="77777777" w:rsidR="006255DE" w:rsidRPr="001D0283" w:rsidRDefault="006255DE" w:rsidP="001D3D36">
            <w:pPr>
              <w:pStyle w:val="TAC"/>
            </w:pPr>
            <w:r w:rsidRPr="001D0283">
              <w:t>≥4.32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1D169C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t>A2</w:t>
            </w:r>
          </w:p>
        </w:tc>
      </w:tr>
      <w:tr w:rsidR="006255DE" w:rsidRPr="001D0283" w14:paraId="5635AB7B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661F4A6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46F345B8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C66D45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&lt;1.08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5AF092" w14:textId="77777777" w:rsidR="006255DE" w:rsidRPr="001D0283" w:rsidRDefault="006255DE" w:rsidP="001D3D36">
            <w:pPr>
              <w:pStyle w:val="TAC"/>
            </w:pPr>
            <w:r w:rsidRPr="001D0283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CBD84B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A3</w:t>
            </w:r>
          </w:p>
        </w:tc>
      </w:tr>
      <w:tr w:rsidR="006255DE" w:rsidRPr="001D0283" w14:paraId="45B55A0B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64007FCC" w14:textId="77777777" w:rsidR="006255DE" w:rsidRPr="001D0283" w:rsidRDefault="006255DE" w:rsidP="001D3D36">
            <w:pPr>
              <w:pStyle w:val="TAC"/>
              <w:keepNext w:val="0"/>
            </w:pPr>
            <w:r w:rsidRPr="001D0283">
              <w:t>15MHz</w:t>
            </w: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0233A774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837.5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841.5</w:t>
            </w:r>
          </w:p>
        </w:tc>
        <w:tc>
          <w:tcPr>
            <w:tcW w:w="2140" w:type="dxa"/>
          </w:tcPr>
          <w:p w14:paraId="12ABC7AA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≥9.36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1772EA" w14:textId="77777777" w:rsidR="006255DE" w:rsidRPr="001D0283" w:rsidRDefault="006255DE" w:rsidP="001D3D36">
            <w:pPr>
              <w:pStyle w:val="TAC"/>
            </w:pPr>
            <w:r w:rsidRPr="001D0283">
              <w:t>&gt;1.08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A067A8" w14:textId="77777777" w:rsidR="006255DE" w:rsidRPr="001D0283" w:rsidRDefault="006255DE" w:rsidP="001D3D36">
            <w:pPr>
              <w:pStyle w:val="TAC"/>
            </w:pPr>
            <w:r w:rsidRPr="001D0283">
              <w:t>A1</w:t>
            </w:r>
          </w:p>
        </w:tc>
      </w:tr>
      <w:tr w:rsidR="006255DE" w:rsidRPr="001D0283" w14:paraId="6024A5E7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594C32CF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5B460EBB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</w:tcPr>
          <w:p w14:paraId="29B00C7A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≥9.36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DB776A" w14:textId="77777777" w:rsidR="006255DE" w:rsidRPr="001D0283" w:rsidRDefault="006255DE" w:rsidP="001D3D36">
            <w:pPr>
              <w:pStyle w:val="TAC"/>
            </w:pPr>
            <w:r w:rsidRPr="001D0283">
              <w:t>≤1.08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810835" w14:textId="77777777" w:rsidR="006255DE" w:rsidRPr="001D0283" w:rsidRDefault="006255DE" w:rsidP="001D3D36">
            <w:pPr>
              <w:pStyle w:val="TAC"/>
            </w:pPr>
            <w:r w:rsidRPr="001D0283">
              <w:t>A4</w:t>
            </w:r>
          </w:p>
        </w:tc>
      </w:tr>
      <w:tr w:rsidR="006255DE" w:rsidRPr="001D0283" w14:paraId="716C3A9B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78FD8826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315D15F6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</w:tcPr>
          <w:p w14:paraId="5B205775" w14:textId="77777777" w:rsidR="006255DE" w:rsidRPr="001D0283" w:rsidRDefault="006255DE" w:rsidP="001D3D36">
            <w:pPr>
              <w:pStyle w:val="TAC"/>
            </w:pPr>
            <w:r w:rsidRPr="001D0283">
              <w:rPr>
                <w:rFonts w:cs="Arial"/>
              </w:rPr>
              <w:t>&lt;9.36,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≥4.68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C7FC39" w14:textId="77777777" w:rsidR="006255DE" w:rsidRPr="001D0283" w:rsidRDefault="006255DE" w:rsidP="001D3D36">
            <w:pPr>
              <w:pStyle w:val="TAC"/>
            </w:pPr>
            <w:r w:rsidRPr="001D0283">
              <w:t>≥3.6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23CC94" w14:textId="77777777" w:rsidR="006255DE" w:rsidRPr="001D0283" w:rsidRDefault="006255DE" w:rsidP="001D3D36">
            <w:pPr>
              <w:pStyle w:val="TAC"/>
            </w:pPr>
            <w:r w:rsidRPr="001D0283">
              <w:t>A2</w:t>
            </w:r>
          </w:p>
        </w:tc>
      </w:tr>
      <w:tr w:rsidR="006255DE" w:rsidRPr="001D0283" w14:paraId="0C5C1E15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60115247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38E654E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D1304F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&lt;3.96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3731C5" w14:textId="77777777" w:rsidR="006255DE" w:rsidRPr="001D0283" w:rsidRDefault="006255DE" w:rsidP="001D3D36">
            <w:pPr>
              <w:pStyle w:val="TAC"/>
            </w:pPr>
            <w:r w:rsidRPr="001D0283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7D4210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A3</w:t>
            </w:r>
          </w:p>
        </w:tc>
      </w:tr>
      <w:tr w:rsidR="006255DE" w:rsidRPr="001D0283" w14:paraId="699B20DD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44FABCEF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622EE43B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831.5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837.5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F6893F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≥10.8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FBF93E" w14:textId="77777777" w:rsidR="006255DE" w:rsidRPr="001D0283" w:rsidRDefault="006255DE" w:rsidP="001D3D36">
            <w:pPr>
              <w:pStyle w:val="TAC"/>
            </w:pPr>
            <w:r w:rsidRPr="001D0283">
              <w:t>&gt;1.08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95CB0B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t>A1</w:t>
            </w:r>
          </w:p>
        </w:tc>
      </w:tr>
      <w:tr w:rsidR="006255DE" w:rsidRPr="001D0283" w14:paraId="7F181D8F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7F489D24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1FC16CA2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7154BF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≥10.8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CD11AE" w14:textId="77777777" w:rsidR="006255DE" w:rsidRPr="001D0283" w:rsidRDefault="006255DE" w:rsidP="001D3D36">
            <w:pPr>
              <w:pStyle w:val="TAC"/>
            </w:pPr>
            <w:r w:rsidRPr="001D0283">
              <w:t>≤1.08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2C286F" w14:textId="77777777" w:rsidR="006255DE" w:rsidRPr="001D0283" w:rsidRDefault="006255DE" w:rsidP="001D3D36">
            <w:pPr>
              <w:pStyle w:val="TAC"/>
            </w:pPr>
            <w:r w:rsidRPr="001D0283">
              <w:t>A4</w:t>
            </w:r>
          </w:p>
        </w:tc>
      </w:tr>
      <w:tr w:rsidR="006255DE" w:rsidRPr="001D0283" w14:paraId="4E4761E4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5B33053D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4F5CCC9A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208D0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&lt;10.8,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≥6.48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B8D75F" w14:textId="77777777" w:rsidR="006255DE" w:rsidRPr="001D0283" w:rsidRDefault="006255DE" w:rsidP="001D3D36">
            <w:pPr>
              <w:pStyle w:val="TAC"/>
            </w:pPr>
            <w:r w:rsidRPr="001D0283">
              <w:t>≥3.6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2B401D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t>A2</w:t>
            </w:r>
          </w:p>
        </w:tc>
      </w:tr>
      <w:tr w:rsidR="006255DE" w:rsidRPr="001D0283" w14:paraId="03C611A5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23833B00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7C7B3A4D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788ADE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&lt;2.7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7439E6" w14:textId="77777777" w:rsidR="006255DE" w:rsidRPr="001D0283" w:rsidRDefault="006255DE" w:rsidP="001D3D36">
            <w:pPr>
              <w:pStyle w:val="TAC"/>
            </w:pPr>
            <w:r w:rsidRPr="001D0283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DDD877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A3</w:t>
            </w:r>
          </w:p>
        </w:tc>
      </w:tr>
      <w:tr w:rsidR="006255DE" w:rsidRPr="001D0283" w14:paraId="2D16CCD5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609F9432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65053746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831.5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2674F7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≥13.14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61D6DD" w14:textId="77777777" w:rsidR="006255DE" w:rsidRPr="001D0283" w:rsidRDefault="006255DE" w:rsidP="001D3D36">
            <w:pPr>
              <w:pStyle w:val="TAC"/>
            </w:pPr>
            <w:r w:rsidRPr="001D0283"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7C996E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A1</w:t>
            </w:r>
          </w:p>
        </w:tc>
      </w:tr>
      <w:tr w:rsidR="006255DE" w:rsidRPr="001D0283" w14:paraId="39EB487C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5EBCBFE0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0A19CC92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C9A880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&lt;13.14,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≥7.92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51F776" w14:textId="77777777" w:rsidR="006255DE" w:rsidRPr="001D0283" w:rsidRDefault="006255DE" w:rsidP="001D3D36">
            <w:pPr>
              <w:pStyle w:val="TAC"/>
            </w:pPr>
            <w:r w:rsidRPr="001D0283">
              <w:t>≥3.6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8F5636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A2</w:t>
            </w:r>
          </w:p>
        </w:tc>
      </w:tr>
      <w:tr w:rsidR="006255DE" w:rsidRPr="001D0283" w14:paraId="2F0DCD74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248820F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2B23818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1E9E81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&lt;0.72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B36DAB" w14:textId="77777777" w:rsidR="006255DE" w:rsidRPr="001D0283" w:rsidRDefault="006255DE" w:rsidP="001D3D36">
            <w:pPr>
              <w:pStyle w:val="TAC"/>
            </w:pPr>
            <w:r w:rsidRPr="001D0283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30970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A3</w:t>
            </w:r>
          </w:p>
        </w:tc>
      </w:tr>
      <w:tr w:rsidR="006255DE" w:rsidRPr="001D0283" w14:paraId="1D3A1ED5" w14:textId="77777777" w:rsidTr="001D3D36">
        <w:trPr>
          <w:jc w:val="center"/>
        </w:trPr>
        <w:tc>
          <w:tcPr>
            <w:tcW w:w="1440" w:type="dxa"/>
            <w:tcBorders>
              <w:bottom w:val="nil"/>
            </w:tcBorders>
            <w:shd w:val="clear" w:color="auto" w:fill="auto"/>
          </w:tcPr>
          <w:p w14:paraId="3F8FA4B8" w14:textId="77777777" w:rsidR="006255DE" w:rsidRPr="001D0283" w:rsidRDefault="006255DE" w:rsidP="001D3D36">
            <w:pPr>
              <w:pStyle w:val="TAC"/>
            </w:pPr>
            <w:r w:rsidRPr="001D0283">
              <w:lastRenderedPageBreak/>
              <w:t>20MHz</w:t>
            </w: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04AF0EEC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835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839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DC32AC" w14:textId="77777777" w:rsidR="006255DE" w:rsidRPr="001D0283" w:rsidRDefault="006255DE" w:rsidP="001D3D36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12.24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90E080" w14:textId="77777777" w:rsidR="006255DE" w:rsidRPr="001D0283" w:rsidRDefault="006255DE" w:rsidP="001D3D36">
            <w:pPr>
              <w:pStyle w:val="TAC"/>
            </w:pPr>
            <w:r w:rsidRPr="001D0283">
              <w:t>&gt;1.08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017D8B" w14:textId="77777777" w:rsidR="006255DE" w:rsidRPr="001D0283" w:rsidRDefault="006255DE" w:rsidP="001D3D36">
            <w:pPr>
              <w:pStyle w:val="TAC"/>
            </w:pPr>
            <w:r w:rsidRPr="001D0283">
              <w:t>A1</w:t>
            </w:r>
          </w:p>
        </w:tc>
      </w:tr>
      <w:tr w:rsidR="006255DE" w:rsidRPr="001D0283" w14:paraId="753E3F16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59BD82FB" w14:textId="77777777" w:rsidR="006255DE" w:rsidRPr="001D0283" w:rsidRDefault="006255DE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5656BA76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3C348E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≥</w:t>
            </w:r>
            <w:r w:rsidRPr="001D0283">
              <w:t>12.24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B916D0" w14:textId="77777777" w:rsidR="006255DE" w:rsidRPr="001D0283" w:rsidRDefault="006255DE" w:rsidP="001D3D36">
            <w:pPr>
              <w:pStyle w:val="TAC"/>
            </w:pPr>
            <w:r w:rsidRPr="001D0283">
              <w:t>≤1.08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ACDA45" w14:textId="77777777" w:rsidR="006255DE" w:rsidRPr="001D0283" w:rsidRDefault="006255DE" w:rsidP="001D3D36">
            <w:pPr>
              <w:pStyle w:val="TAC"/>
            </w:pPr>
            <w:r w:rsidRPr="001D0283">
              <w:t>A4</w:t>
            </w:r>
          </w:p>
        </w:tc>
      </w:tr>
      <w:tr w:rsidR="006255DE" w:rsidRPr="001D0283" w14:paraId="445CB746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70072DC5" w14:textId="77777777" w:rsidR="006255DE" w:rsidRPr="001D0283" w:rsidRDefault="006255DE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5E73C54B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64A949" w14:textId="77777777" w:rsidR="006255DE" w:rsidRPr="001D0283" w:rsidRDefault="006255DE" w:rsidP="001D3D36">
            <w:pPr>
              <w:pStyle w:val="TAC"/>
            </w:pPr>
            <w:r w:rsidRPr="001D0283">
              <w:rPr>
                <w:rFonts w:cs="Arial"/>
              </w:rPr>
              <w:t>&lt;12.24,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≥8.46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BF2399" w14:textId="77777777" w:rsidR="006255DE" w:rsidRPr="001D0283" w:rsidRDefault="006255DE" w:rsidP="001D3D36">
            <w:pPr>
              <w:pStyle w:val="TAC"/>
            </w:pPr>
            <w:r w:rsidRPr="001D0283">
              <w:t>≥5.4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C56267" w14:textId="77777777" w:rsidR="006255DE" w:rsidRPr="001D0283" w:rsidRDefault="006255DE" w:rsidP="001D3D36">
            <w:pPr>
              <w:pStyle w:val="TAC"/>
            </w:pPr>
            <w:r w:rsidRPr="001D0283">
              <w:t>A2</w:t>
            </w:r>
          </w:p>
        </w:tc>
      </w:tr>
      <w:tr w:rsidR="006255DE" w:rsidRPr="001D0283" w14:paraId="42403F06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33EFD890" w14:textId="77777777" w:rsidR="006255DE" w:rsidRPr="001D0283" w:rsidRDefault="006255DE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353E7E1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F354DE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&lt;5.58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0B8FFB" w14:textId="77777777" w:rsidR="006255DE" w:rsidRPr="001D0283" w:rsidRDefault="006255DE" w:rsidP="001D3D36">
            <w:pPr>
              <w:pStyle w:val="TAC"/>
            </w:pPr>
            <w:r w:rsidRPr="001D0283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9F6707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A3</w:t>
            </w:r>
          </w:p>
        </w:tc>
      </w:tr>
      <w:tr w:rsidR="006255DE" w:rsidRPr="001D0283" w14:paraId="698F1EDD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35BEADF6" w14:textId="77777777" w:rsidR="006255DE" w:rsidRPr="001D0283" w:rsidRDefault="006255DE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6F24759B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835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C0A0D6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≥</w:t>
            </w:r>
            <w:r w:rsidRPr="001D0283">
              <w:t>13.68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E71060" w14:textId="77777777" w:rsidR="006255DE" w:rsidRPr="001D0283" w:rsidRDefault="006255DE" w:rsidP="001D3D36">
            <w:pPr>
              <w:pStyle w:val="TAC"/>
            </w:pPr>
            <w:r w:rsidRPr="001D0283">
              <w:t>&gt;1.08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6C1C86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A1</w:t>
            </w:r>
          </w:p>
        </w:tc>
      </w:tr>
      <w:tr w:rsidR="006255DE" w:rsidRPr="001D0283" w14:paraId="66253831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329FEA7D" w14:textId="77777777" w:rsidR="006255DE" w:rsidRPr="001D0283" w:rsidRDefault="006255DE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3BF38DF5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99D3F6" w14:textId="77777777" w:rsidR="006255DE" w:rsidRPr="001D0283" w:rsidRDefault="006255DE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≥</w:t>
            </w:r>
            <w:r w:rsidRPr="001D0283">
              <w:t>13.68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543AE" w14:textId="77777777" w:rsidR="006255DE" w:rsidRPr="001D0283" w:rsidRDefault="006255DE" w:rsidP="001D3D36">
            <w:pPr>
              <w:pStyle w:val="TAC"/>
            </w:pPr>
            <w:r w:rsidRPr="001D0283">
              <w:t>≤1.08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E256B5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A4</w:t>
            </w:r>
          </w:p>
        </w:tc>
      </w:tr>
      <w:tr w:rsidR="006255DE" w:rsidRPr="001D0283" w14:paraId="3D41D732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3CE992DB" w14:textId="77777777" w:rsidR="006255DE" w:rsidRPr="001D0283" w:rsidRDefault="006255DE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67B3BA57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009330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&lt;13.68,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≥8.46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1B94BF" w14:textId="77777777" w:rsidR="006255DE" w:rsidRPr="001D0283" w:rsidRDefault="006255DE" w:rsidP="001D3D36">
            <w:pPr>
              <w:pStyle w:val="TAC"/>
            </w:pPr>
            <w:r w:rsidRPr="001D0283">
              <w:t>≥5.4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26240C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A2</w:t>
            </w:r>
          </w:p>
        </w:tc>
      </w:tr>
      <w:tr w:rsidR="006255DE" w:rsidRPr="001D0283" w14:paraId="7F6522FF" w14:textId="77777777" w:rsidTr="001D3D36">
        <w:trPr>
          <w:jc w:val="center"/>
        </w:trPr>
        <w:tc>
          <w:tcPr>
            <w:tcW w:w="1440" w:type="dxa"/>
            <w:tcBorders>
              <w:top w:val="nil"/>
            </w:tcBorders>
            <w:shd w:val="clear" w:color="auto" w:fill="auto"/>
          </w:tcPr>
          <w:p w14:paraId="21E97627" w14:textId="77777777" w:rsidR="006255DE" w:rsidRPr="001D0283" w:rsidRDefault="006255DE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</w:tcBorders>
            <w:shd w:val="clear" w:color="auto" w:fill="auto"/>
          </w:tcPr>
          <w:p w14:paraId="1466799B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53F511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&lt;4.32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ED6B23" w14:textId="77777777" w:rsidR="006255DE" w:rsidRPr="001D0283" w:rsidRDefault="006255DE" w:rsidP="001D3D36">
            <w:pPr>
              <w:pStyle w:val="TAC"/>
            </w:pPr>
            <w:r w:rsidRPr="001D0283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33EF03" w14:textId="77777777" w:rsidR="006255DE" w:rsidRPr="001D0283" w:rsidRDefault="006255D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A3</w:t>
            </w:r>
          </w:p>
        </w:tc>
      </w:tr>
    </w:tbl>
    <w:p w14:paraId="65FC99D4" w14:textId="77777777" w:rsidR="006255DE" w:rsidRPr="001D0283" w:rsidRDefault="006255DE" w:rsidP="006255DE"/>
    <w:p w14:paraId="26A64A56" w14:textId="77777777" w:rsidR="006255DE" w:rsidRPr="001D0283" w:rsidRDefault="006255DE" w:rsidP="006255DE">
      <w:pPr>
        <w:pStyle w:val="TH"/>
      </w:pPr>
      <w:r w:rsidRPr="001D0283">
        <w:t>Table 6.2.3.24-2: A-MPR for NS_15</w:t>
      </w:r>
    </w:p>
    <w:tbl>
      <w:tblPr>
        <w:tblW w:w="5000" w:type="pct"/>
        <w:jc w:val="center"/>
        <w:tblCellMar>
          <w:left w:w="28" w:type="dxa"/>
        </w:tblCellMar>
        <w:tblLook w:val="01E0" w:firstRow="1" w:lastRow="1" w:firstColumn="1" w:lastColumn="1" w:noHBand="0" w:noVBand="0"/>
      </w:tblPr>
      <w:tblGrid>
        <w:gridCol w:w="1621"/>
        <w:gridCol w:w="904"/>
        <w:gridCol w:w="904"/>
        <w:gridCol w:w="904"/>
        <w:gridCol w:w="904"/>
        <w:gridCol w:w="904"/>
        <w:gridCol w:w="872"/>
        <w:gridCol w:w="872"/>
        <w:gridCol w:w="872"/>
        <w:gridCol w:w="872"/>
      </w:tblGrid>
      <w:tr w:rsidR="006255DE" w:rsidRPr="001D0283" w14:paraId="2C082E2F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E836F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Modulation/Waveform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850A06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A1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DE53B5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A2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3E2431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A3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FF32AE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A4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4836F9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1A84D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A6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1527482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A7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34C4D3C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A8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13BBE81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A9</w:t>
            </w:r>
          </w:p>
        </w:tc>
      </w:tr>
      <w:tr w:rsidR="006255DE" w:rsidRPr="001D0283" w14:paraId="0B8A6DAD" w14:textId="77777777" w:rsidTr="001D3D36">
        <w:trPr>
          <w:jc w:val="center"/>
        </w:trPr>
        <w:tc>
          <w:tcPr>
            <w:tcW w:w="83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09A50" w14:textId="77777777" w:rsidR="006255DE" w:rsidRPr="001D0283" w:rsidRDefault="006255DE" w:rsidP="001D3D36">
            <w:pPr>
              <w:pStyle w:val="TAH"/>
              <w:rPr>
                <w:rFonts w:eastAsia="Yu Mincho"/>
                <w:lang w:eastAsia="ko-KR"/>
              </w:rPr>
            </w:pP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8CD5B7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EFA179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12908C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032CA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E92077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F27BC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Edge/Inner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0F41B1B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Edge/Inner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FC0C369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Edge/Inner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61155C7F" w14:textId="77777777" w:rsidR="006255DE" w:rsidRPr="001D0283" w:rsidRDefault="006255DE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Edge/Inner</w:t>
            </w:r>
          </w:p>
        </w:tc>
      </w:tr>
      <w:tr w:rsidR="006255DE" w:rsidRPr="001D0283" w14:paraId="0F5123B1" w14:textId="77777777" w:rsidTr="00222A74">
        <w:trPr>
          <w:jc w:val="center"/>
        </w:trPr>
        <w:tc>
          <w:tcPr>
            <w:tcW w:w="839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9E2AC9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PI/2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BPSK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DC4FEA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F29742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A16AE2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E4AE0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B46FF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83F7364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cs="Arial"/>
                <w:color w:val="000000"/>
                <w:szCs w:val="18"/>
              </w:rPr>
              <w:t>1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53A7323" w14:textId="77777777" w:rsidR="006255DE" w:rsidRPr="001D0283" w:rsidRDefault="006255DE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10.5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E5FB4D9" w14:textId="77777777" w:rsidR="006255DE" w:rsidRPr="001D0283" w:rsidRDefault="006255DE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1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8A9A5FA" w14:textId="77777777" w:rsidR="006255DE" w:rsidRPr="001D0283" w:rsidRDefault="006255DE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1</w:t>
            </w:r>
          </w:p>
        </w:tc>
      </w:tr>
      <w:tr w:rsidR="006255DE" w:rsidRPr="001D0283" w14:paraId="526B398E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D2F5CC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QPSK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2C6B4D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1D3ACC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56512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E34FE4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7C8F6F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D97523E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cs="Arial"/>
                <w:color w:val="000000"/>
                <w:szCs w:val="18"/>
              </w:rPr>
              <w:t>1.5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413AE1DA" w14:textId="77777777" w:rsidR="006255DE" w:rsidRPr="001D0283" w:rsidRDefault="006255DE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AF72D0F" w14:textId="77777777" w:rsidR="006255DE" w:rsidRPr="001D0283" w:rsidRDefault="006255DE" w:rsidP="001D3D36">
            <w:pPr>
              <w:pStyle w:val="TAC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47884927" w14:textId="77777777" w:rsidR="006255DE" w:rsidRPr="001D0283" w:rsidRDefault="006255DE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2</w:t>
            </w:r>
          </w:p>
        </w:tc>
      </w:tr>
      <w:tr w:rsidR="006255DE" w:rsidRPr="001D0283" w14:paraId="7FA931F5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BD500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7747B9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07859C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9D7FD2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3D866F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5B46EF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7BD2D46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cs="Arial"/>
                <w:color w:val="000000"/>
                <w:szCs w:val="18"/>
              </w:rPr>
              <w:t>2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7F7E7FDD" w14:textId="77777777" w:rsidR="006255DE" w:rsidRPr="001D0283" w:rsidRDefault="006255DE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2FC2C49" w14:textId="77777777" w:rsidR="006255DE" w:rsidRPr="001D0283" w:rsidRDefault="006255DE" w:rsidP="001D3D36">
            <w:pPr>
              <w:pStyle w:val="TAC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F3BAEAF" w14:textId="77777777" w:rsidR="006255DE" w:rsidRPr="001D0283" w:rsidRDefault="006255DE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3.5</w:t>
            </w:r>
          </w:p>
        </w:tc>
      </w:tr>
      <w:tr w:rsidR="006255DE" w:rsidRPr="001D0283" w14:paraId="4F77CDD7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EE81A9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64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F0FB67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94B14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F1FBA2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F46A0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553A9F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1B6BF14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1ACD2986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BBEC98E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71471830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>
              <w:rPr>
                <w:rFonts w:cs="Arial"/>
              </w:rPr>
              <w:t>3.5</w:t>
            </w:r>
          </w:p>
        </w:tc>
      </w:tr>
      <w:tr w:rsidR="006255DE" w:rsidRPr="001D0283" w14:paraId="6C2338AC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209A3B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256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99D33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0B095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2EBC5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3B9B6B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13.5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609D8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174A997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639AE516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8537806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453061C2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</w:p>
        </w:tc>
      </w:tr>
      <w:tr w:rsidR="006255DE" w:rsidRPr="001D0283" w14:paraId="1247C0F2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21F97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QPSK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C29621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066B9E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5B815D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E9503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79830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7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8064C45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cs="Arial"/>
                <w:color w:val="000000"/>
                <w:szCs w:val="18"/>
              </w:rPr>
              <w:t>3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44A8BCF2" w14:textId="77777777" w:rsidR="006255DE" w:rsidRPr="001D0283" w:rsidRDefault="006255DE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8656D81" w14:textId="77777777" w:rsidR="006255DE" w:rsidRPr="001D0283" w:rsidRDefault="006255DE" w:rsidP="001D3D36">
            <w:pPr>
              <w:pStyle w:val="TAC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6269C53" w14:textId="77777777" w:rsidR="006255DE" w:rsidRPr="001D0283" w:rsidRDefault="006255DE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4.5</w:t>
            </w:r>
          </w:p>
        </w:tc>
      </w:tr>
      <w:tr w:rsidR="006255DE" w:rsidRPr="001D0283" w14:paraId="60AE3697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1BE82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65CB7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FAA00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9B3D1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742F78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4DE091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7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2ACE994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cs="Arial"/>
                <w:color w:val="000000"/>
                <w:szCs w:val="18"/>
              </w:rPr>
              <w:t>3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E899083" w14:textId="77777777" w:rsidR="006255DE" w:rsidRPr="001D0283" w:rsidRDefault="006255DE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E79987A" w14:textId="77777777" w:rsidR="006255DE" w:rsidRPr="001D0283" w:rsidRDefault="006255DE" w:rsidP="001D3D36">
            <w:pPr>
              <w:pStyle w:val="TAC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9DB6493" w14:textId="77777777" w:rsidR="006255DE" w:rsidRPr="001D0283" w:rsidRDefault="006255DE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4.5</w:t>
            </w:r>
          </w:p>
        </w:tc>
      </w:tr>
      <w:tr w:rsidR="006255DE" w:rsidRPr="001D0283" w14:paraId="43F87706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711ADF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64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209297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45976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8DCF5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17BB8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41E14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7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EC2D61B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739CB8C6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E698481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110D3D61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>
              <w:rPr>
                <w:rFonts w:cs="Arial"/>
              </w:rPr>
              <w:t>4.5</w:t>
            </w:r>
          </w:p>
        </w:tc>
      </w:tr>
      <w:tr w:rsidR="006255DE" w:rsidRPr="001D0283" w14:paraId="074B9FE0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AF148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256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07114E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F8F04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E5057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CE2D0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13.5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860ACB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7.5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A5907A7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44877FD0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D3F2901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1B14C80F" w14:textId="77777777" w:rsidR="006255DE" w:rsidRPr="001D0283" w:rsidRDefault="006255DE" w:rsidP="001D3D36">
            <w:pPr>
              <w:pStyle w:val="TAC"/>
              <w:rPr>
                <w:rFonts w:eastAsia="Yu Mincho"/>
              </w:rPr>
            </w:pPr>
          </w:p>
        </w:tc>
      </w:tr>
    </w:tbl>
    <w:p w14:paraId="620033C5" w14:textId="77777777" w:rsidR="00881EB7" w:rsidRDefault="00881EB7" w:rsidP="001B30C1">
      <w:pPr>
        <w:spacing w:line="257" w:lineRule="auto"/>
        <w:rPr>
          <w:lang w:val="sv-SE"/>
        </w:rPr>
      </w:pPr>
    </w:p>
    <w:p w14:paraId="7DFA31D3" w14:textId="319CBE89" w:rsidR="00A10096" w:rsidRDefault="00A10096" w:rsidP="001B30C1">
      <w:pPr>
        <w:spacing w:line="257" w:lineRule="auto"/>
        <w:rPr>
          <w:lang w:val="sv-SE"/>
        </w:rPr>
      </w:pPr>
      <w:proofErr w:type="spellStart"/>
      <w:r>
        <w:rPr>
          <w:lang w:val="sv-SE"/>
        </w:rPr>
        <w:t>We</w:t>
      </w:r>
      <w:proofErr w:type="spellEnd"/>
      <w:r>
        <w:rPr>
          <w:lang w:val="sv-SE"/>
        </w:rPr>
        <w:t xml:space="preserve"> present </w:t>
      </w:r>
      <w:proofErr w:type="spellStart"/>
      <w:r>
        <w:rPr>
          <w:lang w:val="sv-SE"/>
        </w:rPr>
        <w:t>examples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of</w:t>
      </w:r>
      <w:proofErr w:type="spellEnd"/>
      <w:r>
        <w:rPr>
          <w:lang w:val="sv-SE"/>
        </w:rPr>
        <w:t xml:space="preserve"> the A-MPR </w:t>
      </w:r>
      <w:proofErr w:type="spellStart"/>
      <w:r>
        <w:rPr>
          <w:lang w:val="sv-SE"/>
        </w:rPr>
        <w:t>triangles</w:t>
      </w:r>
      <w:proofErr w:type="spellEnd"/>
      <w:r>
        <w:rPr>
          <w:lang w:val="sv-SE"/>
        </w:rPr>
        <w:t xml:space="preserve"> in Fig. 4. </w:t>
      </w:r>
      <w:proofErr w:type="spellStart"/>
      <w:r>
        <w:rPr>
          <w:lang w:val="sv-SE"/>
        </w:rPr>
        <w:t>Complete</w:t>
      </w:r>
      <w:proofErr w:type="spellEnd"/>
      <w:r>
        <w:rPr>
          <w:lang w:val="sv-SE"/>
        </w:rPr>
        <w:t xml:space="preserve"> sets </w:t>
      </w:r>
      <w:proofErr w:type="spellStart"/>
      <w:r>
        <w:rPr>
          <w:lang w:val="sv-SE"/>
        </w:rPr>
        <w:t>of</w:t>
      </w:r>
      <w:proofErr w:type="spellEnd"/>
      <w:r>
        <w:rPr>
          <w:lang w:val="sv-SE"/>
        </w:rPr>
        <w:t xml:space="preserve"> the A-MPR </w:t>
      </w:r>
      <w:proofErr w:type="spellStart"/>
      <w:r>
        <w:rPr>
          <w:lang w:val="sv-SE"/>
        </w:rPr>
        <w:t>triangles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are</w:t>
      </w:r>
      <w:proofErr w:type="spellEnd"/>
      <w:r>
        <w:rPr>
          <w:lang w:val="sv-SE"/>
        </w:rPr>
        <w:t xml:space="preserve"> </w:t>
      </w:r>
      <w:proofErr w:type="spellStart"/>
      <w:r>
        <w:rPr>
          <w:lang w:val="sv-SE"/>
        </w:rPr>
        <w:t>provided</w:t>
      </w:r>
      <w:proofErr w:type="spellEnd"/>
      <w:r>
        <w:rPr>
          <w:lang w:val="sv-SE"/>
        </w:rPr>
        <w:t xml:space="preserve"> in Appendix.</w:t>
      </w:r>
    </w:p>
    <w:p w14:paraId="3F5D7E20" w14:textId="75538B8C" w:rsidR="009935D0" w:rsidRDefault="009F7A51" w:rsidP="009935D0">
      <w:pPr>
        <w:rPr>
          <w:lang w:val="en-US"/>
        </w:rPr>
      </w:pPr>
      <w:r w:rsidRPr="00965164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15CADE16" wp14:editId="7F57EBCF">
                <wp:simplePos x="0" y="0"/>
                <wp:positionH relativeFrom="margin">
                  <wp:posOffset>3568065</wp:posOffset>
                </wp:positionH>
                <wp:positionV relativeFrom="paragraph">
                  <wp:posOffset>2773045</wp:posOffset>
                </wp:positionV>
                <wp:extent cx="1038225" cy="257175"/>
                <wp:effectExtent l="0" t="0" r="9525" b="9525"/>
                <wp:wrapNone/>
                <wp:docPr id="19845204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822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83CE41" w14:textId="77777777" w:rsidR="009935D0" w:rsidRDefault="009935D0" w:rsidP="009935D0">
                            <w:r>
                              <w:t>Fc = 841.5 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CADE16" id="_x0000_s1028" type="#_x0000_t202" style="position:absolute;margin-left:280.95pt;margin-top:218.35pt;width:81.75pt;height:20.2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" stroked="f">
                <v:textbox>
                  <w:txbxContent>
                    <w:p w14:paraId="5683CE41" w14:textId="77777777" w:rsidR="009935D0" w:rsidRDefault="009935D0" w:rsidP="009935D0">
                      <w:r>
                        <w:t>Fc = 841.5 MHz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65164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58A71810" wp14:editId="01AF757E">
                <wp:simplePos x="0" y="0"/>
                <wp:positionH relativeFrom="margin">
                  <wp:posOffset>3476625</wp:posOffset>
                </wp:positionH>
                <wp:positionV relativeFrom="paragraph">
                  <wp:posOffset>1263015</wp:posOffset>
                </wp:positionV>
                <wp:extent cx="1038225" cy="257175"/>
                <wp:effectExtent l="0" t="0" r="9525" b="9525"/>
                <wp:wrapNone/>
                <wp:docPr id="168588828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822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74843B" w14:textId="77777777" w:rsidR="009935D0" w:rsidRDefault="009935D0" w:rsidP="009935D0">
                            <w:r>
                              <w:t>Fc = 845.5 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71810" id="_x0000_s1029" type="#_x0000_t202" style="position:absolute;margin-left:273.75pt;margin-top:99.45pt;width:81.75pt;height:20.2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" stroked="f">
                <v:textbox>
                  <w:txbxContent>
                    <w:p w14:paraId="7374843B" w14:textId="77777777" w:rsidR="009935D0" w:rsidRDefault="009935D0" w:rsidP="009935D0">
                      <w:r>
                        <w:t>Fc = 845.5 MHz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D7EB46E" wp14:editId="4486D0B7">
            <wp:extent cx="1969200" cy="1476000"/>
            <wp:effectExtent l="0" t="0" r="0" b="0"/>
            <wp:docPr id="1731617741" name="Picture 3" descr="A graph with red squares and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617741" name="Picture 3" descr="A graph with red squares and numbers&#10;&#10;AI-generated content may be incorrect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7B7B45" wp14:editId="5E6785D9">
            <wp:extent cx="1969200" cy="1476000"/>
            <wp:effectExtent l="0" t="0" r="0" b="0"/>
            <wp:docPr id="997537916" name="Picture 4" descr="A graph with green and white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537916" name="Picture 4" descr="A graph with green and white lines&#10;&#10;AI-generated content may be incorrect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30524C6" wp14:editId="1C21F959">
            <wp:extent cx="1969200" cy="1476000"/>
            <wp:effectExtent l="0" t="0" r="0" b="0"/>
            <wp:docPr id="1111998588" name="Picture 2" descr="A graph with purple and white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998588" name="Picture 2" descr="A graph with purple and white lines&#10;&#10;AI-generated content may be incorrect.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CE58C7" wp14:editId="2B0C90F6">
            <wp:extent cx="1969200" cy="1476000"/>
            <wp:effectExtent l="0" t="0" r="0" b="0"/>
            <wp:docPr id="1371550500" name="Picture 3" descr="A graph with red squares and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550500" name="Picture 3" descr="A graph with red squares and numbers&#10;&#10;AI-generated content may be incorrect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7B6FD8" wp14:editId="1F9B7CB9">
            <wp:extent cx="1969200" cy="1476000"/>
            <wp:effectExtent l="0" t="0" r="0" b="0"/>
            <wp:docPr id="1318217886" name="Picture 4" descr="A graph with numbers and a bar cha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217886" name="Picture 4" descr="A graph with numbers and a bar chart&#10;&#10;AI-generated content may be incorrect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2832F4" wp14:editId="70A5B19B">
            <wp:extent cx="1969200" cy="1476000"/>
            <wp:effectExtent l="0" t="0" r="0" b="0"/>
            <wp:docPr id="1487156507" name="Picture 2" descr="A graph with numbers an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156507" name="Picture 2" descr="A graph with numbers and lines&#10;&#10;AI-generated content may be incorrect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92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AA3AF" w14:textId="0162EBB7" w:rsidR="009935D0" w:rsidRPr="006F2709" w:rsidRDefault="009935D0" w:rsidP="00532D5C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4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proposed A-MPR </w:t>
      </w:r>
      <w:r w:rsidR="00457B38">
        <w:rPr>
          <w:b/>
          <w:bCs/>
        </w:rPr>
        <w:t>for</w:t>
      </w:r>
      <w:r>
        <w:rPr>
          <w:b/>
          <w:bCs/>
        </w:rPr>
        <w:t xml:space="preserve"> NS_15 </w:t>
      </w:r>
      <w:r w:rsidR="00457B38">
        <w:rPr>
          <w:b/>
          <w:bCs/>
        </w:rPr>
        <w:t>with</w:t>
      </w:r>
      <w:r>
        <w:rPr>
          <w:b/>
          <w:bCs/>
        </w:rPr>
        <w:t xml:space="preserve"> 7 MHz channel at </w:t>
      </w:r>
      <w:r w:rsidRPr="00FB2D97">
        <w:rPr>
          <w:b/>
          <w:bCs/>
        </w:rPr>
        <w:t>Fc = 8</w:t>
      </w:r>
      <w:r>
        <w:rPr>
          <w:b/>
          <w:bCs/>
        </w:rPr>
        <w:t>45</w:t>
      </w:r>
      <w:r w:rsidRPr="00FB2D97">
        <w:rPr>
          <w:b/>
          <w:bCs/>
        </w:rPr>
        <w:t>.5 MHz</w:t>
      </w:r>
      <w:r>
        <w:rPr>
          <w:b/>
          <w:bCs/>
        </w:rPr>
        <w:t xml:space="preserve"> (</w:t>
      </w:r>
      <w:r w:rsidR="00DA094C">
        <w:rPr>
          <w:b/>
          <w:bCs/>
        </w:rPr>
        <w:t>upper row</w:t>
      </w:r>
      <w:r>
        <w:rPr>
          <w:b/>
          <w:bCs/>
        </w:rPr>
        <w:t>) and Fc = 841.5 MHz (</w:t>
      </w:r>
      <w:r w:rsidR="00DA094C">
        <w:rPr>
          <w:b/>
          <w:bCs/>
        </w:rPr>
        <w:t>bottom row</w:t>
      </w:r>
      <w:r>
        <w:rPr>
          <w:b/>
          <w:bCs/>
        </w:rPr>
        <w:t>).</w:t>
      </w:r>
    </w:p>
    <w:p w14:paraId="79DCE916" w14:textId="1677511F" w:rsidR="0073496C" w:rsidRPr="00E92332" w:rsidRDefault="00333F1B" w:rsidP="0073496C">
      <w:pPr>
        <w:pStyle w:val="Heading1"/>
        <w:rPr>
          <w:lang w:val="en-US"/>
        </w:rPr>
      </w:pPr>
      <w:r w:rsidRPr="00E92332">
        <w:rPr>
          <w:lang w:val="en-US"/>
        </w:rPr>
        <w:lastRenderedPageBreak/>
        <w:t>5</w:t>
      </w:r>
      <w:r w:rsidR="0073496C" w:rsidRPr="00E92332">
        <w:rPr>
          <w:lang w:val="en-US"/>
        </w:rPr>
        <w:tab/>
        <w:t>Conclusion</w:t>
      </w:r>
      <w:r w:rsidR="00F1354A" w:rsidRPr="00E92332">
        <w:rPr>
          <w:lang w:val="en-US"/>
        </w:rPr>
        <w:t>s</w:t>
      </w:r>
    </w:p>
    <w:p w14:paraId="38DE5591" w14:textId="31BBFF1E" w:rsidR="007A599F" w:rsidRDefault="00F40240" w:rsidP="001B30C1">
      <w:pPr>
        <w:rPr>
          <w:lang w:val="en-US"/>
        </w:rPr>
      </w:pPr>
      <w:r>
        <w:rPr>
          <w:lang w:val="en-US"/>
        </w:rPr>
        <w:t>We have performed A-MPR simulations for n26 and 7 MHz CBW using the emission requirements signaled via NS_12, NS_13, NS_14 and NS_15. We have made the following proposals based on the simulations.</w:t>
      </w:r>
    </w:p>
    <w:p w14:paraId="4819B48F" w14:textId="77777777" w:rsidR="00AF3BBE" w:rsidRPr="00743D11" w:rsidRDefault="00AF3BBE" w:rsidP="00AF3BBE">
      <w:pPr>
        <w:spacing w:line="257" w:lineRule="auto"/>
        <w:rPr>
          <w:b/>
          <w:bCs/>
        </w:rPr>
      </w:pPr>
      <w:r w:rsidRPr="00154ABB">
        <w:rPr>
          <w:b/>
          <w:bCs/>
        </w:rPr>
        <w:t xml:space="preserve">Proposal 1: RAN4 shall consider defining A-MPR for n26 PC3 NS_12 as shown in tables 6.2.3.21-1 and </w:t>
      </w:r>
      <w:r w:rsidRPr="00154ABB">
        <w:rPr>
          <w:b/>
          <w:lang w:val="fi-FI"/>
        </w:rPr>
        <w:t xml:space="preserve">6.2.3.21-2 </w:t>
      </w:r>
      <w:proofErr w:type="spellStart"/>
      <w:r w:rsidRPr="00154ABB">
        <w:rPr>
          <w:b/>
          <w:lang w:val="fi-FI"/>
        </w:rPr>
        <w:t>below</w:t>
      </w:r>
      <w:proofErr w:type="spellEnd"/>
      <w:r w:rsidRPr="00154ABB">
        <w:rPr>
          <w:b/>
          <w:bCs/>
        </w:rPr>
        <w:t>.</w:t>
      </w:r>
    </w:p>
    <w:p w14:paraId="1D30B6CE" w14:textId="77777777" w:rsidR="00AF3BBE" w:rsidRPr="001D0283" w:rsidRDefault="00AF3BBE" w:rsidP="00AF3BBE">
      <w:pPr>
        <w:pStyle w:val="TH"/>
      </w:pPr>
      <w:r w:rsidRPr="001D0283">
        <w:t>Table 6.2.3.21-1: A-MPR regions for NS_12</w:t>
      </w:r>
    </w:p>
    <w:tbl>
      <w:tblPr>
        <w:tblW w:w="96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369"/>
        <w:gridCol w:w="2308"/>
        <w:gridCol w:w="2506"/>
        <w:gridCol w:w="2592"/>
        <w:gridCol w:w="844"/>
      </w:tblGrid>
      <w:tr w:rsidR="00AF3BBE" w:rsidRPr="001D0283" w14:paraId="760445AD" w14:textId="77777777" w:rsidTr="001D3D36">
        <w:trPr>
          <w:jc w:val="center"/>
        </w:trPr>
        <w:tc>
          <w:tcPr>
            <w:tcW w:w="136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E1C30B" w14:textId="77777777" w:rsidR="00AF3BBE" w:rsidRPr="001D0283" w:rsidRDefault="00AF3BBE" w:rsidP="001D3D36">
            <w:pPr>
              <w:pStyle w:val="TAH"/>
              <w:rPr>
                <w:lang w:eastAsia="zh-CN"/>
              </w:rPr>
            </w:pPr>
            <w:r w:rsidRPr="001D0283">
              <w:t>Channel</w:t>
            </w:r>
            <w:r>
              <w:t xml:space="preserve"> </w:t>
            </w:r>
            <w:r w:rsidRPr="001D0283">
              <w:t>BW</w:t>
            </w:r>
          </w:p>
        </w:tc>
        <w:tc>
          <w:tcPr>
            <w:tcW w:w="2308" w:type="dxa"/>
          </w:tcPr>
          <w:p w14:paraId="20045E68" w14:textId="77777777" w:rsidR="00AF3BBE" w:rsidRPr="001D0283" w:rsidRDefault="00AF3BBE" w:rsidP="001D3D36">
            <w:pPr>
              <w:pStyle w:val="TAH"/>
            </w:pPr>
            <w:r w:rsidRPr="001D0283">
              <w:t>Carrier</w:t>
            </w:r>
            <w:r>
              <w:t xml:space="preserve"> </w:t>
            </w:r>
            <w:r w:rsidRPr="001D0283">
              <w:t>Frequency,</w:t>
            </w:r>
            <w:r>
              <w:t xml:space="preserve"> </w:t>
            </w:r>
            <w:r w:rsidRPr="001D0283">
              <w:t>Fc,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25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A6745A" w14:textId="77777777" w:rsidR="00AF3BBE" w:rsidRPr="001D0283" w:rsidRDefault="00AF3BBE" w:rsidP="001D3D36">
            <w:pPr>
              <w:pStyle w:val="TAH"/>
              <w:rPr>
                <w:lang w:eastAsia="zh-CN"/>
              </w:rPr>
            </w:pPr>
            <w:proofErr w:type="spellStart"/>
            <w:r w:rsidRPr="001D0283">
              <w:t>RB</w:t>
            </w:r>
            <w:r w:rsidRPr="001D0283">
              <w:rPr>
                <w:vertAlign w:val="subscript"/>
              </w:rPr>
              <w:t>Start</w:t>
            </w:r>
            <w:proofErr w:type="spellEnd"/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259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CA7FDB" w14:textId="77777777" w:rsidR="00AF3BBE" w:rsidRPr="001D0283" w:rsidRDefault="00AF3BBE" w:rsidP="001D3D36">
            <w:pPr>
              <w:pStyle w:val="TAH"/>
              <w:rPr>
                <w:lang w:eastAsia="zh-CN"/>
              </w:rPr>
            </w:pPr>
            <w:r w:rsidRPr="001D0283">
              <w:t>L</w:t>
            </w:r>
            <w:r w:rsidRPr="001D0283">
              <w:rPr>
                <w:vertAlign w:val="subscript"/>
              </w:rPr>
              <w:t>CRB</w:t>
            </w:r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8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97C242" w14:textId="77777777" w:rsidR="00AF3BBE" w:rsidRPr="001D0283" w:rsidRDefault="00AF3BBE" w:rsidP="001D3D36">
            <w:pPr>
              <w:pStyle w:val="TAH"/>
              <w:rPr>
                <w:lang w:eastAsia="zh-CN"/>
              </w:rPr>
            </w:pPr>
            <w:r w:rsidRPr="001D0283">
              <w:t>A-MPR</w:t>
            </w:r>
            <w:r>
              <w:t xml:space="preserve"> </w:t>
            </w:r>
          </w:p>
        </w:tc>
      </w:tr>
      <w:tr w:rsidR="00AF3BBE" w:rsidRPr="001D0283" w14:paraId="23CAFF9A" w14:textId="77777777" w:rsidTr="001D3D36">
        <w:trPr>
          <w:jc w:val="center"/>
        </w:trPr>
        <w:tc>
          <w:tcPr>
            <w:tcW w:w="1369" w:type="dxa"/>
            <w:vAlign w:val="center"/>
          </w:tcPr>
          <w:p w14:paraId="1CF1E6AD" w14:textId="77777777" w:rsidR="00AF3BBE" w:rsidRPr="001D0283" w:rsidRDefault="00AF3BBE" w:rsidP="001D3D36">
            <w:pPr>
              <w:pStyle w:val="TAC"/>
            </w:pPr>
            <w:r w:rsidRPr="001D0283">
              <w:rPr>
                <w:rFonts w:cs="Arial"/>
                <w:lang w:eastAsia="zh-CN"/>
              </w:rPr>
              <w:t>3MHz</w:t>
            </w:r>
          </w:p>
        </w:tc>
        <w:tc>
          <w:tcPr>
            <w:tcW w:w="2308" w:type="dxa"/>
          </w:tcPr>
          <w:p w14:paraId="072B32D3" w14:textId="77777777" w:rsidR="00AF3BBE" w:rsidRPr="001D0283" w:rsidRDefault="00AF3BBE" w:rsidP="001D3D36">
            <w:pPr>
              <w:pStyle w:val="TAC"/>
            </w:pPr>
            <w:r w:rsidRPr="001D0283">
              <w:t>815.5</w:t>
            </w:r>
            <w: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t>Fc</w:t>
            </w:r>
            <w:r>
              <w:t xml:space="preserve"> </w:t>
            </w:r>
            <w:r w:rsidRPr="001D0283">
              <w:t>&lt;</w:t>
            </w:r>
            <w:r>
              <w:t xml:space="preserve"> </w:t>
            </w:r>
            <w:r w:rsidRPr="001D0283">
              <w:t>817.5</w:t>
            </w:r>
          </w:p>
        </w:tc>
        <w:tc>
          <w:tcPr>
            <w:tcW w:w="25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497011" w14:textId="77777777" w:rsidR="00AF3BBE" w:rsidRPr="001D0283" w:rsidRDefault="00AF3BBE" w:rsidP="001D3D36">
            <w:pPr>
              <w:pStyle w:val="TAC"/>
            </w:pPr>
            <w:r w:rsidRPr="001D0283">
              <w:t>≤0.9</w:t>
            </w:r>
          </w:p>
        </w:tc>
        <w:tc>
          <w:tcPr>
            <w:tcW w:w="259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5D047B" w14:textId="77777777" w:rsidR="00AF3BBE" w:rsidRPr="001D0283" w:rsidRDefault="00AF3BBE" w:rsidP="001D3D36">
            <w:pPr>
              <w:pStyle w:val="TAC"/>
              <w:rPr>
                <w:rFonts w:cs="Arial"/>
              </w:rPr>
            </w:pPr>
            <w:r w:rsidRPr="001D0283">
              <w:t>&gt;0</w:t>
            </w:r>
          </w:p>
        </w:tc>
        <w:tc>
          <w:tcPr>
            <w:tcW w:w="8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81C764" w14:textId="77777777" w:rsidR="00AF3BBE" w:rsidRPr="001D0283" w:rsidRDefault="00AF3BBE" w:rsidP="001D3D36">
            <w:pPr>
              <w:pStyle w:val="TAC"/>
            </w:pPr>
            <w:r w:rsidRPr="001D0283">
              <w:t>A2</w:t>
            </w:r>
          </w:p>
        </w:tc>
      </w:tr>
      <w:tr w:rsidR="00AF3BBE" w:rsidRPr="001D0283" w14:paraId="5415688B" w14:textId="77777777" w:rsidTr="001D3D36">
        <w:trPr>
          <w:jc w:val="center"/>
        </w:trPr>
        <w:tc>
          <w:tcPr>
            <w:tcW w:w="1369" w:type="dxa"/>
            <w:hideMark/>
          </w:tcPr>
          <w:p w14:paraId="3DBC7A3B" w14:textId="77777777" w:rsidR="00AF3BBE" w:rsidRPr="001D0283" w:rsidRDefault="00AF3BBE" w:rsidP="001D3D36">
            <w:pPr>
              <w:pStyle w:val="TAC"/>
              <w:rPr>
                <w:rFonts w:cs="Arial"/>
                <w:lang w:eastAsia="zh-CN"/>
              </w:rPr>
            </w:pPr>
            <w:r w:rsidRPr="001D0283">
              <w:t>5MHz</w:t>
            </w:r>
          </w:p>
        </w:tc>
        <w:tc>
          <w:tcPr>
            <w:tcW w:w="2308" w:type="dxa"/>
          </w:tcPr>
          <w:p w14:paraId="02AA079F" w14:textId="77777777" w:rsidR="00AF3BBE" w:rsidRPr="001D0283" w:rsidRDefault="00AF3BBE" w:rsidP="001D3D36">
            <w:pPr>
              <w:pStyle w:val="TAC"/>
            </w:pPr>
          </w:p>
        </w:tc>
        <w:tc>
          <w:tcPr>
            <w:tcW w:w="25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F31E9A" w14:textId="77777777" w:rsidR="00AF3BBE" w:rsidRPr="001D0283" w:rsidRDefault="00AF3BBE" w:rsidP="001D3D36">
            <w:pPr>
              <w:pStyle w:val="TAC"/>
            </w:pPr>
            <w:r w:rsidRPr="001D0283">
              <w:t>≤1.8</w:t>
            </w:r>
          </w:p>
        </w:tc>
        <w:tc>
          <w:tcPr>
            <w:tcW w:w="259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E9CA7F" w14:textId="77777777" w:rsidR="00AF3BBE" w:rsidRPr="001D0283" w:rsidRDefault="00AF3BBE" w:rsidP="001D3D36">
            <w:pPr>
              <w:pStyle w:val="TAC"/>
            </w:pPr>
            <w:r w:rsidRPr="001D0283">
              <w:rPr>
                <w:rFonts w:cs="Arial"/>
              </w:rPr>
              <w:t>&gt;0</w:t>
            </w:r>
          </w:p>
        </w:tc>
        <w:tc>
          <w:tcPr>
            <w:tcW w:w="8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0A3EBA" w14:textId="77777777" w:rsidR="00AF3BBE" w:rsidRPr="001D0283" w:rsidRDefault="00AF3BBE" w:rsidP="001D3D36">
            <w:pPr>
              <w:pStyle w:val="TAC"/>
            </w:pPr>
            <w:r w:rsidRPr="001D0283">
              <w:t>A1</w:t>
            </w:r>
          </w:p>
        </w:tc>
      </w:tr>
      <w:tr w:rsidR="00AF3BBE" w:rsidRPr="001D0283" w14:paraId="36789E4D" w14:textId="77777777" w:rsidTr="001D3D36">
        <w:trPr>
          <w:jc w:val="center"/>
        </w:trPr>
        <w:tc>
          <w:tcPr>
            <w:tcW w:w="1369" w:type="dxa"/>
            <w:shd w:val="clear" w:color="auto" w:fill="FFFF00"/>
          </w:tcPr>
          <w:p w14:paraId="545889D1" w14:textId="77777777" w:rsidR="00AF3BBE" w:rsidRPr="001D0283" w:rsidRDefault="00AF3BBE" w:rsidP="001D3D36">
            <w:pPr>
              <w:pStyle w:val="TAC"/>
            </w:pPr>
            <w:r>
              <w:t>7MHz</w:t>
            </w:r>
          </w:p>
        </w:tc>
        <w:tc>
          <w:tcPr>
            <w:tcW w:w="2308" w:type="dxa"/>
            <w:shd w:val="clear" w:color="auto" w:fill="FFFF00"/>
            <w:vAlign w:val="center"/>
          </w:tcPr>
          <w:p w14:paraId="63ABF14A" w14:textId="77777777" w:rsidR="00AF3BBE" w:rsidRPr="001D0283" w:rsidRDefault="00AF3BBE" w:rsidP="001D3D36">
            <w:pPr>
              <w:pStyle w:val="TAC"/>
            </w:pPr>
          </w:p>
        </w:tc>
        <w:tc>
          <w:tcPr>
            <w:tcW w:w="2506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547FF8" w14:textId="77777777" w:rsidR="00AF3BBE" w:rsidRPr="001D0283" w:rsidRDefault="00AF3BBE" w:rsidP="001D3D36">
            <w:pPr>
              <w:pStyle w:val="TAC"/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2.16</w:t>
            </w:r>
          </w:p>
        </w:tc>
        <w:tc>
          <w:tcPr>
            <w:tcW w:w="2592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BE3001" w14:textId="77777777" w:rsidR="00AF3BBE" w:rsidRPr="001D0283" w:rsidRDefault="00AF3BBE" w:rsidP="001D3D36">
            <w:pPr>
              <w:pStyle w:val="TAC"/>
              <w:rPr>
                <w:rFonts w:cs="Arial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&gt;0</w:t>
            </w:r>
          </w:p>
        </w:tc>
        <w:tc>
          <w:tcPr>
            <w:tcW w:w="844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4440D9" w14:textId="77777777" w:rsidR="00AF3BBE" w:rsidRPr="001D0283" w:rsidRDefault="00AF3BBE" w:rsidP="001D3D36">
            <w:pPr>
              <w:pStyle w:val="TAC"/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AF3BBE" w:rsidRPr="001D0283" w14:paraId="691CC28C" w14:textId="77777777" w:rsidTr="001D3D36">
        <w:trPr>
          <w:jc w:val="center"/>
        </w:trPr>
        <w:tc>
          <w:tcPr>
            <w:tcW w:w="1369" w:type="dxa"/>
            <w:vAlign w:val="center"/>
            <w:hideMark/>
          </w:tcPr>
          <w:p w14:paraId="4C5DB5CE" w14:textId="77777777" w:rsidR="00AF3BBE" w:rsidRPr="001D0283" w:rsidRDefault="00AF3BB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10MHz</w:t>
            </w:r>
          </w:p>
        </w:tc>
        <w:tc>
          <w:tcPr>
            <w:tcW w:w="2308" w:type="dxa"/>
          </w:tcPr>
          <w:p w14:paraId="421484C4" w14:textId="77777777" w:rsidR="00AF3BBE" w:rsidRPr="001D0283" w:rsidRDefault="00AF3BBE" w:rsidP="001D3D36">
            <w:pPr>
              <w:pStyle w:val="TAC"/>
              <w:rPr>
                <w:rFonts w:cs="Arial"/>
              </w:rPr>
            </w:pPr>
          </w:p>
        </w:tc>
        <w:tc>
          <w:tcPr>
            <w:tcW w:w="250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362062" w14:textId="77777777" w:rsidR="00AF3BBE" w:rsidRPr="001D0283" w:rsidRDefault="00AF3BBE" w:rsidP="001D3D36">
            <w:pPr>
              <w:pStyle w:val="TAC"/>
            </w:pPr>
            <w:r w:rsidRPr="001D0283">
              <w:rPr>
                <w:rFonts w:cs="Arial"/>
              </w:rPr>
              <w:t>≤3.6</w:t>
            </w:r>
          </w:p>
        </w:tc>
        <w:tc>
          <w:tcPr>
            <w:tcW w:w="259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850686" w14:textId="77777777" w:rsidR="00AF3BBE" w:rsidRPr="001D0283" w:rsidRDefault="00AF3BBE" w:rsidP="001D3D36">
            <w:pPr>
              <w:pStyle w:val="TAC"/>
            </w:pPr>
            <w:r w:rsidRPr="001D0283">
              <w:rPr>
                <w:rFonts w:cs="Arial"/>
              </w:rPr>
              <w:t>&gt;0</w:t>
            </w:r>
          </w:p>
        </w:tc>
        <w:tc>
          <w:tcPr>
            <w:tcW w:w="84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5821FC" w14:textId="77777777" w:rsidR="00AF3BBE" w:rsidRPr="001D0283" w:rsidRDefault="00AF3BBE" w:rsidP="001D3D36">
            <w:pPr>
              <w:pStyle w:val="TAC"/>
            </w:pPr>
            <w:r w:rsidRPr="001D0283">
              <w:t>A1</w:t>
            </w:r>
          </w:p>
        </w:tc>
      </w:tr>
    </w:tbl>
    <w:p w14:paraId="0F605465" w14:textId="77777777" w:rsidR="00AF3BBE" w:rsidRPr="001D0283" w:rsidRDefault="00AF3BBE" w:rsidP="00AF3BBE"/>
    <w:p w14:paraId="7D9270DE" w14:textId="77777777" w:rsidR="00AF3BBE" w:rsidRPr="001D0283" w:rsidRDefault="00AF3BBE" w:rsidP="00AF3BBE">
      <w:pPr>
        <w:pStyle w:val="TH"/>
      </w:pPr>
      <w:r w:rsidRPr="001D0283">
        <w:t>Table 6.2.3.21-2: A-MPR for NS_12</w:t>
      </w:r>
    </w:p>
    <w:tbl>
      <w:tblPr>
        <w:tblW w:w="5977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200"/>
        <w:gridCol w:w="1259"/>
        <w:gridCol w:w="1259"/>
        <w:gridCol w:w="1259"/>
      </w:tblGrid>
      <w:tr w:rsidR="00AF3BBE" w:rsidRPr="001D0283" w14:paraId="6EE6ED8E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0EE1B" w14:textId="77777777" w:rsidR="00AF3BBE" w:rsidRPr="001D0283" w:rsidRDefault="00AF3BBE" w:rsidP="001D3D36">
            <w:pPr>
              <w:pStyle w:val="TAH"/>
            </w:pPr>
            <w:r w:rsidRPr="001D0283">
              <w:t>Modulation/Waveform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1CBB6C95" w14:textId="77777777" w:rsidR="00AF3BBE" w:rsidRPr="001D0283" w:rsidRDefault="00AF3BBE" w:rsidP="001D3D36">
            <w:pPr>
              <w:pStyle w:val="TAH"/>
            </w:pPr>
            <w:r w:rsidRPr="001D0283">
              <w:t>A1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D4163D3" w14:textId="77777777" w:rsidR="00AF3BBE" w:rsidRPr="001D0283" w:rsidRDefault="00AF3BBE" w:rsidP="001D3D36">
            <w:pPr>
              <w:pStyle w:val="TAH"/>
            </w:pPr>
            <w:r w:rsidRPr="001D0283">
              <w:t>A2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00"/>
          </w:tcPr>
          <w:p w14:paraId="309F6B5F" w14:textId="77777777" w:rsidR="00AF3BBE" w:rsidRPr="001D0283" w:rsidRDefault="00AF3BBE" w:rsidP="001D3D36">
            <w:pPr>
              <w:pStyle w:val="TAH"/>
            </w:pPr>
            <w:r>
              <w:t>A3</w:t>
            </w:r>
          </w:p>
        </w:tc>
      </w:tr>
      <w:tr w:rsidR="00AF3BBE" w:rsidRPr="001D0283" w14:paraId="5F9A6333" w14:textId="77777777" w:rsidTr="001D3D36">
        <w:trPr>
          <w:jc w:val="center"/>
        </w:trPr>
        <w:tc>
          <w:tcPr>
            <w:tcW w:w="22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45CD2" w14:textId="77777777" w:rsidR="00AF3BBE" w:rsidRPr="001D0283" w:rsidRDefault="00AF3BBE" w:rsidP="001D3D36">
            <w:pPr>
              <w:pStyle w:val="TAH"/>
              <w:rPr>
                <w:lang w:eastAsia="ko-KR"/>
              </w:rPr>
            </w:pP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6FD99E0E" w14:textId="77777777" w:rsidR="00AF3BBE" w:rsidRPr="001D0283" w:rsidRDefault="00AF3BBE" w:rsidP="001D3D36">
            <w:pPr>
              <w:pStyle w:val="TAH"/>
            </w:pPr>
            <w:r w:rsidRPr="001D0283">
              <w:t>Outer/Inner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A918104" w14:textId="77777777" w:rsidR="00AF3BBE" w:rsidRPr="001D0283" w:rsidRDefault="00AF3BBE" w:rsidP="001D3D36">
            <w:pPr>
              <w:pStyle w:val="TAH"/>
            </w:pPr>
            <w:r w:rsidRPr="001D0283">
              <w:t>Outer/Inner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00"/>
          </w:tcPr>
          <w:p w14:paraId="0B0F28BC" w14:textId="77777777" w:rsidR="00AF3BBE" w:rsidRPr="001D0283" w:rsidRDefault="00AF3BBE" w:rsidP="001D3D36">
            <w:pPr>
              <w:pStyle w:val="TAH"/>
            </w:pPr>
            <w:r>
              <w:t>Outer/Inner</w:t>
            </w:r>
          </w:p>
        </w:tc>
      </w:tr>
      <w:tr w:rsidR="00AF3BBE" w:rsidRPr="001D0283" w14:paraId="51B97E04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DC907E" w14:textId="77777777" w:rsidR="00AF3BBE" w:rsidRPr="001D0283" w:rsidRDefault="00AF3BBE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PI/2</w:t>
            </w:r>
            <w:r>
              <w:t xml:space="preserve"> </w:t>
            </w:r>
            <w:r w:rsidRPr="001D0283">
              <w:t>BPSK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9FFA01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46D619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4905FD7" w14:textId="77777777" w:rsidR="00AF3BBE" w:rsidRPr="001D0283" w:rsidRDefault="00AF3BBE" w:rsidP="001D3D36">
            <w:pPr>
              <w:pStyle w:val="TAC"/>
            </w:pPr>
            <w:r>
              <w:rPr>
                <w:rFonts w:cs="Arial"/>
              </w:rPr>
              <w:t>3</w:t>
            </w:r>
          </w:p>
        </w:tc>
      </w:tr>
      <w:tr w:rsidR="00AF3BBE" w:rsidRPr="001D0283" w14:paraId="73CC97AC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244129" w14:textId="77777777" w:rsidR="00AF3BBE" w:rsidRPr="001D0283" w:rsidRDefault="00AF3BBE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E49658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685648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EC2D75B" w14:textId="77777777" w:rsidR="00AF3BBE" w:rsidRPr="001D0283" w:rsidRDefault="00AF3BBE" w:rsidP="001D3D36">
            <w:pPr>
              <w:pStyle w:val="TAC"/>
            </w:pPr>
            <w:r>
              <w:rPr>
                <w:rFonts w:cs="Arial"/>
              </w:rPr>
              <w:t>4</w:t>
            </w:r>
          </w:p>
        </w:tc>
      </w:tr>
      <w:tr w:rsidR="00AF3BBE" w:rsidRPr="001D0283" w14:paraId="1FBF046C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E3849E" w14:textId="77777777" w:rsidR="00AF3BBE" w:rsidRPr="001D0283" w:rsidRDefault="00AF3BBE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16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6360DD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87D25A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59DBF41" w14:textId="77777777" w:rsidR="00AF3BBE" w:rsidRPr="001D0283" w:rsidRDefault="00AF3BBE" w:rsidP="001D3D36">
            <w:pPr>
              <w:pStyle w:val="TAC"/>
            </w:pPr>
            <w:r>
              <w:rPr>
                <w:rFonts w:cs="Arial"/>
              </w:rPr>
              <w:t>4</w:t>
            </w:r>
          </w:p>
        </w:tc>
      </w:tr>
      <w:tr w:rsidR="00AF3BBE" w:rsidRPr="001D0283" w14:paraId="299C98BC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19549C" w14:textId="77777777" w:rsidR="00AF3BBE" w:rsidRPr="001D0283" w:rsidRDefault="00AF3BBE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64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CFD969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D46AFC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C191738" w14:textId="77777777" w:rsidR="00AF3BBE" w:rsidRPr="001D0283" w:rsidRDefault="00AF3BBE" w:rsidP="001D3D36">
            <w:pPr>
              <w:pStyle w:val="TAC"/>
            </w:pPr>
            <w:r>
              <w:rPr>
                <w:rFonts w:cs="Arial"/>
              </w:rPr>
              <w:t>4</w:t>
            </w:r>
          </w:p>
        </w:tc>
      </w:tr>
      <w:tr w:rsidR="00AF3BBE" w:rsidRPr="001D0283" w14:paraId="2CA721F8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C3285" w14:textId="77777777" w:rsidR="00AF3BBE" w:rsidRPr="001D0283" w:rsidRDefault="00AF3BBE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256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B0A6F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rPr>
                <w:rFonts w:eastAsia="Yu Mincho"/>
              </w:rPr>
              <w:t>9.5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C1060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86D1ABA" w14:textId="77777777" w:rsidR="00AF3BBE" w:rsidRPr="001D0283" w:rsidRDefault="00AF3BBE" w:rsidP="001D3D36">
            <w:pPr>
              <w:pStyle w:val="TAC"/>
            </w:pPr>
          </w:p>
        </w:tc>
      </w:tr>
      <w:tr w:rsidR="00AF3BBE" w:rsidRPr="001D0283" w14:paraId="000F12BF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EFD1D" w14:textId="77777777" w:rsidR="00AF3BBE" w:rsidRPr="001D0283" w:rsidRDefault="00AF3BBE" w:rsidP="001D3D36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QPSK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10917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7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6A31A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6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DBBFE15" w14:textId="77777777" w:rsidR="00AF3BBE" w:rsidRPr="001D0283" w:rsidRDefault="00AF3BBE" w:rsidP="001D3D36">
            <w:pPr>
              <w:pStyle w:val="TAC"/>
            </w:pPr>
            <w:r>
              <w:rPr>
                <w:rFonts w:cs="Arial"/>
              </w:rPr>
              <w:t>5</w:t>
            </w:r>
          </w:p>
        </w:tc>
      </w:tr>
      <w:tr w:rsidR="00AF3BBE" w:rsidRPr="001D0283" w14:paraId="41B3BD8A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4ED5D1" w14:textId="77777777" w:rsidR="00AF3BBE" w:rsidRPr="001D0283" w:rsidRDefault="00AF3BBE" w:rsidP="001D3D36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16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DA81E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7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74B4E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6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770E951" w14:textId="77777777" w:rsidR="00AF3BBE" w:rsidRPr="001D0283" w:rsidRDefault="00AF3BBE" w:rsidP="001D3D36">
            <w:pPr>
              <w:pStyle w:val="TAC"/>
            </w:pPr>
            <w:r>
              <w:rPr>
                <w:rFonts w:cs="Arial"/>
              </w:rPr>
              <w:t>5</w:t>
            </w:r>
          </w:p>
        </w:tc>
      </w:tr>
      <w:tr w:rsidR="00AF3BBE" w:rsidRPr="001D0283" w14:paraId="22131747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7B2D61" w14:textId="77777777" w:rsidR="00AF3BBE" w:rsidRPr="001D0283" w:rsidRDefault="00AF3BBE" w:rsidP="001D3D36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64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889856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7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48FAA1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6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4C3AEBB" w14:textId="77777777" w:rsidR="00AF3BBE" w:rsidRPr="001D0283" w:rsidRDefault="00AF3BBE" w:rsidP="001D3D36">
            <w:pPr>
              <w:pStyle w:val="TAC"/>
            </w:pPr>
            <w:r>
              <w:rPr>
                <w:rFonts w:cs="Arial"/>
              </w:rPr>
              <w:t>5</w:t>
            </w:r>
          </w:p>
        </w:tc>
      </w:tr>
      <w:tr w:rsidR="00AF3BBE" w:rsidRPr="001D0283" w14:paraId="1A7AE598" w14:textId="77777777" w:rsidTr="001D3D36">
        <w:trPr>
          <w:jc w:val="center"/>
        </w:trPr>
        <w:tc>
          <w:tcPr>
            <w:tcW w:w="2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70B304" w14:textId="77777777" w:rsidR="00AF3BBE" w:rsidRPr="001D0283" w:rsidRDefault="00AF3BBE" w:rsidP="001D3D36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256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909171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rPr>
                <w:rFonts w:eastAsia="Yu Mincho"/>
              </w:rPr>
              <w:t>9.5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2898F5" w14:textId="77777777" w:rsidR="00AF3BBE" w:rsidRPr="001D0283" w:rsidRDefault="00AF3BBE" w:rsidP="001D3D36">
            <w:pPr>
              <w:pStyle w:val="TAC"/>
            </w:pP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480C10D" w14:textId="77777777" w:rsidR="00AF3BBE" w:rsidRPr="001D0283" w:rsidRDefault="00AF3BBE" w:rsidP="001D3D36">
            <w:pPr>
              <w:pStyle w:val="TAC"/>
            </w:pPr>
          </w:p>
        </w:tc>
      </w:tr>
    </w:tbl>
    <w:p w14:paraId="1D2D8A48" w14:textId="77777777" w:rsidR="00F40240" w:rsidRDefault="00F40240" w:rsidP="001B30C1">
      <w:pPr>
        <w:rPr>
          <w:lang w:val="en-US"/>
        </w:rPr>
      </w:pPr>
    </w:p>
    <w:p w14:paraId="05B6C6E2" w14:textId="77777777" w:rsidR="00AF3BBE" w:rsidRPr="00CF44B6" w:rsidRDefault="00AF3BBE" w:rsidP="00AF3BBE">
      <w:pPr>
        <w:spacing w:line="257" w:lineRule="auto"/>
        <w:rPr>
          <w:b/>
          <w:bCs/>
        </w:rPr>
      </w:pPr>
      <w:r w:rsidRPr="00154ABB">
        <w:rPr>
          <w:b/>
          <w:bCs/>
        </w:rPr>
        <w:t xml:space="preserve">Proposal </w:t>
      </w:r>
      <w:r>
        <w:rPr>
          <w:b/>
          <w:bCs/>
        </w:rPr>
        <w:t>2</w:t>
      </w:r>
      <w:r w:rsidRPr="00154ABB">
        <w:rPr>
          <w:b/>
          <w:bCs/>
        </w:rPr>
        <w:t>: RAN4 shall consider defining A-MPR for n26 PC3 NS_1</w:t>
      </w:r>
      <w:r>
        <w:rPr>
          <w:b/>
          <w:bCs/>
        </w:rPr>
        <w:t>3</w:t>
      </w:r>
      <w:r w:rsidRPr="00154ABB">
        <w:rPr>
          <w:b/>
          <w:bCs/>
        </w:rPr>
        <w:t xml:space="preserve"> as shown in tables 6.2.3.2</w:t>
      </w:r>
      <w:r>
        <w:rPr>
          <w:b/>
          <w:bCs/>
        </w:rPr>
        <w:t>2</w:t>
      </w:r>
      <w:r w:rsidRPr="00154ABB">
        <w:rPr>
          <w:b/>
          <w:bCs/>
        </w:rPr>
        <w:t xml:space="preserve">-1 and </w:t>
      </w:r>
      <w:r w:rsidRPr="00154ABB">
        <w:rPr>
          <w:b/>
          <w:lang w:val="fi-FI"/>
        </w:rPr>
        <w:t>6.2.3.2</w:t>
      </w:r>
      <w:r>
        <w:rPr>
          <w:b/>
          <w:lang w:val="fi-FI"/>
        </w:rPr>
        <w:t>2</w:t>
      </w:r>
      <w:r w:rsidRPr="00154ABB">
        <w:rPr>
          <w:b/>
          <w:lang w:val="fi-FI"/>
        </w:rPr>
        <w:t xml:space="preserve">-2 </w:t>
      </w:r>
      <w:proofErr w:type="spellStart"/>
      <w:r w:rsidRPr="00154ABB">
        <w:rPr>
          <w:b/>
          <w:lang w:val="fi-FI"/>
        </w:rPr>
        <w:t>below</w:t>
      </w:r>
      <w:proofErr w:type="spellEnd"/>
      <w:r w:rsidRPr="00154ABB">
        <w:rPr>
          <w:b/>
          <w:bCs/>
        </w:rPr>
        <w:t>.</w:t>
      </w:r>
    </w:p>
    <w:p w14:paraId="4FF86D85" w14:textId="77777777" w:rsidR="00AF3BBE" w:rsidRPr="001D0283" w:rsidRDefault="00AF3BBE" w:rsidP="00AF3BBE">
      <w:pPr>
        <w:pStyle w:val="TH"/>
      </w:pPr>
      <w:r w:rsidRPr="001D0283">
        <w:t>Table 6.2.3.22-1: A-MPR regions for NS_13</w:t>
      </w:r>
    </w:p>
    <w:tbl>
      <w:tblPr>
        <w:tblW w:w="85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330"/>
        <w:gridCol w:w="2160"/>
        <w:gridCol w:w="2160"/>
        <w:gridCol w:w="1890"/>
        <w:gridCol w:w="990"/>
      </w:tblGrid>
      <w:tr w:rsidR="00AF3BBE" w:rsidRPr="001D0283" w14:paraId="3C1AD87A" w14:textId="77777777" w:rsidTr="001D3D36">
        <w:trPr>
          <w:jc w:val="center"/>
        </w:trPr>
        <w:tc>
          <w:tcPr>
            <w:tcW w:w="133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8E619C" w14:textId="77777777" w:rsidR="00AF3BBE" w:rsidRPr="001D0283" w:rsidRDefault="00AF3BBE" w:rsidP="001D3D36">
            <w:pPr>
              <w:pStyle w:val="TAH"/>
              <w:rPr>
                <w:lang w:eastAsia="zh-CN"/>
              </w:rPr>
            </w:pPr>
            <w:r w:rsidRPr="001D0283">
              <w:t>Channel</w:t>
            </w:r>
            <w:r>
              <w:t xml:space="preserve"> </w:t>
            </w:r>
            <w:r w:rsidRPr="001D0283">
              <w:t>BW</w:t>
            </w:r>
          </w:p>
        </w:tc>
        <w:tc>
          <w:tcPr>
            <w:tcW w:w="2160" w:type="dxa"/>
          </w:tcPr>
          <w:p w14:paraId="59434C6D" w14:textId="77777777" w:rsidR="00AF3BBE" w:rsidRPr="001D0283" w:rsidRDefault="00AF3BBE" w:rsidP="001D3D36">
            <w:pPr>
              <w:pStyle w:val="TAH"/>
            </w:pPr>
            <w:r w:rsidRPr="001D0283">
              <w:t>Carrier</w:t>
            </w:r>
            <w:r>
              <w:t xml:space="preserve"> </w:t>
            </w:r>
            <w:r w:rsidRPr="001D0283">
              <w:t>Frequency,</w:t>
            </w:r>
            <w:r>
              <w:t xml:space="preserve"> </w:t>
            </w:r>
            <w:r w:rsidRPr="001D0283">
              <w:t>Fc,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D7D8A1" w14:textId="77777777" w:rsidR="00AF3BBE" w:rsidRPr="001D0283" w:rsidRDefault="00AF3BBE" w:rsidP="001D3D36">
            <w:pPr>
              <w:pStyle w:val="TAH"/>
              <w:rPr>
                <w:lang w:eastAsia="zh-CN"/>
              </w:rPr>
            </w:pPr>
            <w:proofErr w:type="spellStart"/>
            <w:r w:rsidRPr="001D0283">
              <w:t>RB</w:t>
            </w:r>
            <w:r w:rsidRPr="001D0283">
              <w:rPr>
                <w:vertAlign w:val="subscript"/>
              </w:rPr>
              <w:t>Start</w:t>
            </w:r>
            <w:proofErr w:type="spellEnd"/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9E4299" w14:textId="77777777" w:rsidR="00AF3BBE" w:rsidRPr="001D0283" w:rsidRDefault="00AF3BBE" w:rsidP="001D3D36">
            <w:pPr>
              <w:pStyle w:val="TAH"/>
              <w:rPr>
                <w:lang w:eastAsia="zh-CN"/>
              </w:rPr>
            </w:pPr>
            <w:r w:rsidRPr="001D0283">
              <w:t>L</w:t>
            </w:r>
            <w:r w:rsidRPr="001D0283">
              <w:rPr>
                <w:vertAlign w:val="subscript"/>
              </w:rPr>
              <w:t>CRB</w:t>
            </w:r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6DC492" w14:textId="77777777" w:rsidR="00AF3BBE" w:rsidRPr="001D0283" w:rsidRDefault="00AF3BBE" w:rsidP="001D3D36">
            <w:pPr>
              <w:pStyle w:val="TAH"/>
              <w:rPr>
                <w:lang w:eastAsia="zh-CN"/>
              </w:rPr>
            </w:pPr>
            <w:r w:rsidRPr="001D0283">
              <w:t>A-MPR</w:t>
            </w:r>
          </w:p>
        </w:tc>
      </w:tr>
      <w:tr w:rsidR="00AF3BBE" w:rsidRPr="001D0283" w14:paraId="18CC5E72" w14:textId="77777777" w:rsidTr="001D3D36">
        <w:trPr>
          <w:jc w:val="center"/>
        </w:trPr>
        <w:tc>
          <w:tcPr>
            <w:tcW w:w="13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EF8613" w14:textId="77777777" w:rsidR="00AF3BBE" w:rsidRPr="001D0283" w:rsidRDefault="00AF3BBE" w:rsidP="001D3D36">
            <w:pPr>
              <w:pStyle w:val="TAC"/>
            </w:pPr>
            <w:r w:rsidRPr="001D0283">
              <w:t>3MHz</w:t>
            </w:r>
          </w:p>
        </w:tc>
        <w:tc>
          <w:tcPr>
            <w:tcW w:w="2160" w:type="dxa"/>
          </w:tcPr>
          <w:p w14:paraId="3BF78B3A" w14:textId="77777777" w:rsidR="00AF3BBE" w:rsidRPr="001D0283" w:rsidRDefault="00AF3BBE" w:rsidP="001D3D36">
            <w:pPr>
              <w:pStyle w:val="TAC"/>
              <w:rPr>
                <w:rFonts w:cs="Arial"/>
              </w:rPr>
            </w:pPr>
            <w:r w:rsidRPr="001D0283">
              <w:t>818.5</w:t>
            </w:r>
            <w: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t>Fc</w:t>
            </w:r>
            <w:r>
              <w:t xml:space="preserve"> </w:t>
            </w:r>
            <w:r w:rsidRPr="001D0283">
              <w:t>&lt;</w:t>
            </w:r>
            <w:r>
              <w:t xml:space="preserve"> </w:t>
            </w:r>
            <w:r w:rsidRPr="001D0283">
              <w:t>820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A50185" w14:textId="77777777" w:rsidR="00AF3BBE" w:rsidRPr="001D0283" w:rsidRDefault="00AF3BBE" w:rsidP="001D3D36">
            <w:pPr>
              <w:pStyle w:val="TAC"/>
              <w:rPr>
                <w:rFonts w:cs="Arial"/>
              </w:rPr>
            </w:pPr>
            <w:r w:rsidRPr="001D0283">
              <w:t>≤0.54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380FCD" w14:textId="77777777" w:rsidR="00AF3BBE" w:rsidRPr="001D0283" w:rsidRDefault="00AF3BBE" w:rsidP="001D3D36">
            <w:pPr>
              <w:pStyle w:val="TAC"/>
            </w:pPr>
            <w:r w:rsidRPr="001D0283"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C30610" w14:textId="77777777" w:rsidR="00AF3BBE" w:rsidRPr="001D0283" w:rsidRDefault="00AF3BBE" w:rsidP="001D3D36">
            <w:pPr>
              <w:pStyle w:val="TAC"/>
            </w:pPr>
            <w:r w:rsidRPr="001D0283">
              <w:t>A4</w:t>
            </w:r>
          </w:p>
        </w:tc>
      </w:tr>
      <w:tr w:rsidR="00AF3BBE" w:rsidRPr="001D0283" w14:paraId="29C8AE9B" w14:textId="77777777" w:rsidTr="001D3D36">
        <w:trPr>
          <w:jc w:val="center"/>
        </w:trPr>
        <w:tc>
          <w:tcPr>
            <w:tcW w:w="1330" w:type="dxa"/>
            <w:tcBorders>
              <w:bottom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4FEB97" w14:textId="77777777" w:rsidR="00AF3BBE" w:rsidRPr="001D0283" w:rsidRDefault="00AF3BBE" w:rsidP="001D3D36">
            <w:pPr>
              <w:pStyle w:val="TAC"/>
              <w:rPr>
                <w:lang w:eastAsia="zh-CN"/>
              </w:rPr>
            </w:pPr>
            <w:r w:rsidRPr="001D0283">
              <w:t>5MHz</w:t>
            </w:r>
          </w:p>
        </w:tc>
        <w:tc>
          <w:tcPr>
            <w:tcW w:w="2160" w:type="dxa"/>
            <w:tcBorders>
              <w:bottom w:val="nil"/>
            </w:tcBorders>
            <w:shd w:val="clear" w:color="auto" w:fill="auto"/>
          </w:tcPr>
          <w:p w14:paraId="5C0DF830" w14:textId="77777777" w:rsidR="00AF3BBE" w:rsidRPr="001D0283" w:rsidRDefault="00AF3BBE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819.5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821.5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F73EDA" w14:textId="77777777" w:rsidR="00AF3BBE" w:rsidRPr="001D0283" w:rsidRDefault="00AF3BBE" w:rsidP="001D3D36">
            <w:pPr>
              <w:pStyle w:val="TAC"/>
            </w:pPr>
            <w:r w:rsidRPr="001D0283">
              <w:rPr>
                <w:rFonts w:cs="Arial"/>
              </w:rPr>
              <w:t>≤</w:t>
            </w:r>
            <w:r w:rsidRPr="001D0283">
              <w:t>1.44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32FCE0" w14:textId="77777777" w:rsidR="00AF3BBE" w:rsidRPr="001D0283" w:rsidRDefault="00AF3BBE" w:rsidP="001D3D36">
            <w:pPr>
              <w:pStyle w:val="TAC"/>
            </w:pPr>
            <w:r w:rsidRPr="001D0283">
              <w:t>&lt;1.08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1BE262" w14:textId="77777777" w:rsidR="00AF3BBE" w:rsidRPr="001D0283" w:rsidRDefault="00AF3BBE" w:rsidP="001D3D36">
            <w:pPr>
              <w:pStyle w:val="TAC"/>
            </w:pPr>
            <w:r w:rsidRPr="001D0283">
              <w:t>A1</w:t>
            </w:r>
          </w:p>
        </w:tc>
      </w:tr>
      <w:tr w:rsidR="00AF3BBE" w:rsidRPr="001D0283" w14:paraId="5DFFA54B" w14:textId="77777777" w:rsidTr="001D3D36">
        <w:trPr>
          <w:jc w:val="center"/>
        </w:trPr>
        <w:tc>
          <w:tcPr>
            <w:tcW w:w="1330" w:type="dxa"/>
            <w:tcBorders>
              <w:top w:val="nil"/>
            </w:tcBorders>
            <w:shd w:val="clear" w:color="auto" w:fill="auto"/>
            <w:hideMark/>
          </w:tcPr>
          <w:p w14:paraId="12DF4475" w14:textId="77777777" w:rsidR="00AF3BBE" w:rsidRPr="001D0283" w:rsidRDefault="00AF3BBE" w:rsidP="001D3D36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60" w:type="dxa"/>
            <w:tcBorders>
              <w:top w:val="nil"/>
            </w:tcBorders>
            <w:shd w:val="clear" w:color="auto" w:fill="auto"/>
          </w:tcPr>
          <w:p w14:paraId="1A51EF4F" w14:textId="77777777" w:rsidR="00AF3BBE" w:rsidRPr="001D0283" w:rsidRDefault="00AF3BBE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566305" w14:textId="77777777" w:rsidR="00AF3BBE" w:rsidRPr="001D0283" w:rsidRDefault="00AF3BBE" w:rsidP="001D3D36">
            <w:pPr>
              <w:pStyle w:val="TAC"/>
            </w:pPr>
            <w:r w:rsidRPr="001D0283">
              <w:rPr>
                <w:rFonts w:cs="Arial"/>
              </w:rPr>
              <w:t>≤</w:t>
            </w:r>
            <w:r w:rsidRPr="001D0283">
              <w:t>1.44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218EEF" w14:textId="77777777" w:rsidR="00AF3BBE" w:rsidRPr="001D0283" w:rsidRDefault="00AF3BBE" w:rsidP="001D3D36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7531AD" w14:textId="77777777" w:rsidR="00AF3BBE" w:rsidRPr="001D0283" w:rsidRDefault="00AF3BBE" w:rsidP="001D3D36">
            <w:pPr>
              <w:pStyle w:val="TAC"/>
            </w:pPr>
            <w:r w:rsidRPr="001D0283">
              <w:t>A2</w:t>
            </w:r>
          </w:p>
        </w:tc>
      </w:tr>
      <w:tr w:rsidR="00AF3BBE" w:rsidRPr="001D0283" w14:paraId="7843D8BA" w14:textId="77777777" w:rsidTr="001D3D36">
        <w:trPr>
          <w:jc w:val="center"/>
        </w:trPr>
        <w:tc>
          <w:tcPr>
            <w:tcW w:w="1330" w:type="dxa"/>
            <w:tcBorders>
              <w:bottom w:val="nil"/>
            </w:tcBorders>
            <w:shd w:val="clear" w:color="auto" w:fill="auto"/>
          </w:tcPr>
          <w:p w14:paraId="33751A38" w14:textId="77777777" w:rsidR="00AF3BBE" w:rsidRPr="001D0283" w:rsidRDefault="00AF3BBE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5MHz</w:t>
            </w:r>
          </w:p>
        </w:tc>
        <w:tc>
          <w:tcPr>
            <w:tcW w:w="2160" w:type="dxa"/>
            <w:tcBorders>
              <w:bottom w:val="nil"/>
            </w:tcBorders>
            <w:shd w:val="clear" w:color="auto" w:fill="auto"/>
          </w:tcPr>
          <w:p w14:paraId="2E7BA65E" w14:textId="77777777" w:rsidR="00AF3BBE" w:rsidRPr="001D0283" w:rsidRDefault="00AF3BBE" w:rsidP="001D3D36">
            <w:pPr>
              <w:pStyle w:val="TAC"/>
            </w:pP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821.5</w:t>
            </w:r>
          </w:p>
        </w:tc>
        <w:tc>
          <w:tcPr>
            <w:tcW w:w="21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AA3DB0" w14:textId="77777777" w:rsidR="00AF3BBE" w:rsidRPr="001D0283" w:rsidRDefault="00AF3BBE" w:rsidP="001D3D36">
            <w:pPr>
              <w:pStyle w:val="TAC"/>
            </w:pPr>
            <w:r w:rsidRPr="001D0283">
              <w:rPr>
                <w:rFonts w:cs="Arial"/>
              </w:rPr>
              <w:t>≤</w:t>
            </w:r>
            <w:r w:rsidRPr="001D0283">
              <w:t>0.54</w:t>
            </w: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0D651A" w14:textId="77777777" w:rsidR="00AF3BBE" w:rsidRPr="001D0283" w:rsidRDefault="00AF3BBE" w:rsidP="001D3D36">
            <w:pPr>
              <w:pStyle w:val="TAC"/>
            </w:pPr>
            <w:r w:rsidRPr="001D0283">
              <w:t>&lt;1.08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EC59F5" w14:textId="77777777" w:rsidR="00AF3BBE" w:rsidRPr="001D0283" w:rsidRDefault="00AF3BBE" w:rsidP="001D3D36">
            <w:pPr>
              <w:pStyle w:val="TAC"/>
            </w:pPr>
            <w:r w:rsidRPr="001D0283">
              <w:t>A1</w:t>
            </w:r>
          </w:p>
        </w:tc>
      </w:tr>
      <w:tr w:rsidR="00AF3BBE" w:rsidRPr="001D0283" w14:paraId="01DD76AF" w14:textId="77777777" w:rsidTr="001D3D36">
        <w:trPr>
          <w:jc w:val="center"/>
        </w:trPr>
        <w:tc>
          <w:tcPr>
            <w:tcW w:w="133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DDE57C5" w14:textId="77777777" w:rsidR="00AF3BBE" w:rsidRPr="001D0283" w:rsidRDefault="00AF3BBE" w:rsidP="001D3D36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6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5DA18AD" w14:textId="77777777" w:rsidR="00AF3BBE" w:rsidRPr="001D0283" w:rsidRDefault="00AF3BBE" w:rsidP="001D3D36">
            <w:pPr>
              <w:pStyle w:val="TAC"/>
            </w:pPr>
          </w:p>
        </w:tc>
        <w:tc>
          <w:tcPr>
            <w:tcW w:w="2160" w:type="dxa"/>
          </w:tcPr>
          <w:p w14:paraId="0AF18536" w14:textId="77777777" w:rsidR="00AF3BBE" w:rsidRPr="001D0283" w:rsidRDefault="00AF3BBE" w:rsidP="001D3D36">
            <w:pPr>
              <w:pStyle w:val="TAC"/>
            </w:pPr>
          </w:p>
        </w:tc>
        <w:tc>
          <w:tcPr>
            <w:tcW w:w="18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900C5B" w14:textId="77777777" w:rsidR="00AF3BBE" w:rsidRPr="001D0283" w:rsidRDefault="00AF3BBE" w:rsidP="001D3D36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3.24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36F18D" w14:textId="77777777" w:rsidR="00AF3BBE" w:rsidRPr="001D0283" w:rsidRDefault="00AF3BBE" w:rsidP="001D3D36">
            <w:pPr>
              <w:pStyle w:val="TAC"/>
            </w:pPr>
            <w:r w:rsidRPr="001D0283">
              <w:t>A3</w:t>
            </w:r>
          </w:p>
        </w:tc>
      </w:tr>
      <w:tr w:rsidR="00AF3BBE" w:rsidRPr="001D0283" w14:paraId="33085C39" w14:textId="77777777" w:rsidTr="001D3D36">
        <w:trPr>
          <w:jc w:val="center"/>
        </w:trPr>
        <w:tc>
          <w:tcPr>
            <w:tcW w:w="1330" w:type="dxa"/>
            <w:vMerge w:val="restart"/>
            <w:tcBorders>
              <w:top w:val="single" w:sz="4" w:space="0" w:color="auto"/>
            </w:tcBorders>
            <w:shd w:val="clear" w:color="auto" w:fill="FFFF00"/>
          </w:tcPr>
          <w:p w14:paraId="281EBD7D" w14:textId="77777777" w:rsidR="00AF3BBE" w:rsidRPr="001D0283" w:rsidRDefault="00AF3BBE" w:rsidP="001D3D36">
            <w:pPr>
              <w:pStyle w:val="TAC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7MHz</w:t>
            </w:r>
          </w:p>
        </w:tc>
        <w:tc>
          <w:tcPr>
            <w:tcW w:w="2160" w:type="dxa"/>
            <w:vMerge w:val="restart"/>
            <w:tcBorders>
              <w:top w:val="single" w:sz="4" w:space="0" w:color="auto"/>
            </w:tcBorders>
            <w:shd w:val="clear" w:color="auto" w:fill="FFFF00"/>
          </w:tcPr>
          <w:p w14:paraId="3E583ACE" w14:textId="77777777" w:rsidR="00AF3BBE" w:rsidRPr="001D0283" w:rsidRDefault="00AF3BBE" w:rsidP="001D3D36">
            <w:pPr>
              <w:pStyle w:val="TAC"/>
            </w:pPr>
            <w:r>
              <w:t>Fc = 820.5</w:t>
            </w:r>
          </w:p>
        </w:tc>
        <w:tc>
          <w:tcPr>
            <w:tcW w:w="2160" w:type="dxa"/>
            <w:shd w:val="clear" w:color="auto" w:fill="FFFF00"/>
            <w:vAlign w:val="center"/>
          </w:tcPr>
          <w:p w14:paraId="59D4CBDF" w14:textId="77777777" w:rsidR="00AF3BBE" w:rsidRPr="001D0283" w:rsidRDefault="00AF3BBE" w:rsidP="001D3D36">
            <w:pPr>
              <w:pStyle w:val="TAC"/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1.62</w:t>
            </w:r>
          </w:p>
        </w:tc>
        <w:tc>
          <w:tcPr>
            <w:tcW w:w="18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9E1E73" w14:textId="77777777" w:rsidR="00AF3BBE" w:rsidRPr="001D0283" w:rsidRDefault="00AF3BBE" w:rsidP="001D3D36">
            <w:pPr>
              <w:pStyle w:val="TAC"/>
              <w:rPr>
                <w:rFonts w:cs="Arial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&lt;1.44</w:t>
            </w:r>
          </w:p>
        </w:tc>
        <w:tc>
          <w:tcPr>
            <w:tcW w:w="9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0305F4" w14:textId="77777777" w:rsidR="00AF3BBE" w:rsidRPr="001D0283" w:rsidRDefault="00AF3BBE" w:rsidP="001D3D36">
            <w:pPr>
              <w:pStyle w:val="TAC"/>
            </w:pPr>
            <w:r>
              <w:rPr>
                <w:rFonts w:cs="Arial"/>
                <w:szCs w:val="18"/>
              </w:rPr>
              <w:t>A5</w:t>
            </w:r>
          </w:p>
        </w:tc>
      </w:tr>
      <w:tr w:rsidR="00AF3BBE" w:rsidRPr="001D0283" w14:paraId="5F0106E7" w14:textId="77777777" w:rsidTr="001D3D36">
        <w:trPr>
          <w:jc w:val="center"/>
        </w:trPr>
        <w:tc>
          <w:tcPr>
            <w:tcW w:w="1330" w:type="dxa"/>
            <w:vMerge/>
            <w:tcBorders>
              <w:bottom w:val="single" w:sz="4" w:space="0" w:color="auto"/>
            </w:tcBorders>
            <w:shd w:val="clear" w:color="auto" w:fill="FFFF00"/>
          </w:tcPr>
          <w:p w14:paraId="62C6D6D7" w14:textId="77777777" w:rsidR="00AF3BBE" w:rsidRDefault="00AF3BBE" w:rsidP="001D3D36">
            <w:pPr>
              <w:pStyle w:val="TAC"/>
              <w:rPr>
                <w:rFonts w:cs="Arial"/>
                <w:lang w:eastAsia="zh-CN"/>
              </w:rPr>
            </w:pPr>
          </w:p>
        </w:tc>
        <w:tc>
          <w:tcPr>
            <w:tcW w:w="2160" w:type="dxa"/>
            <w:vMerge/>
            <w:tcBorders>
              <w:bottom w:val="single" w:sz="4" w:space="0" w:color="auto"/>
            </w:tcBorders>
            <w:shd w:val="clear" w:color="auto" w:fill="FFFF00"/>
          </w:tcPr>
          <w:p w14:paraId="012CD1AC" w14:textId="77777777" w:rsidR="00AF3BBE" w:rsidRDefault="00AF3BBE" w:rsidP="001D3D36">
            <w:pPr>
              <w:pStyle w:val="TAC"/>
            </w:pPr>
          </w:p>
        </w:tc>
        <w:tc>
          <w:tcPr>
            <w:tcW w:w="2160" w:type="dxa"/>
            <w:shd w:val="clear" w:color="auto" w:fill="FFFF00"/>
          </w:tcPr>
          <w:p w14:paraId="2F74659D" w14:textId="77777777" w:rsidR="00AF3BBE" w:rsidRPr="001D0283" w:rsidRDefault="00AF3BBE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>1.98</w:t>
            </w:r>
          </w:p>
        </w:tc>
        <w:tc>
          <w:tcPr>
            <w:tcW w:w="18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6AFF5F" w14:textId="77777777" w:rsidR="00AF3BBE" w:rsidRPr="001D0283" w:rsidRDefault="00AF3BBE" w:rsidP="001D3D36">
            <w:pPr>
              <w:pStyle w:val="TAC"/>
              <w:rPr>
                <w:rFonts w:cs="Arial"/>
              </w:rPr>
            </w:pPr>
            <w:r w:rsidRPr="002307FD">
              <w:rPr>
                <w:rFonts w:cs="Arial"/>
                <w:szCs w:val="18"/>
              </w:rPr>
              <w:t>≥1.</w:t>
            </w:r>
            <w:r>
              <w:rPr>
                <w:rFonts w:cs="Arial"/>
                <w:szCs w:val="18"/>
              </w:rPr>
              <w:t>44</w:t>
            </w:r>
          </w:p>
        </w:tc>
        <w:tc>
          <w:tcPr>
            <w:tcW w:w="9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D39B7D" w14:textId="77777777" w:rsidR="00AF3BBE" w:rsidRDefault="00AF3BBE" w:rsidP="001D3D36">
            <w:pPr>
              <w:pStyle w:val="TAC"/>
            </w:pPr>
            <w:r>
              <w:t>A6</w:t>
            </w:r>
          </w:p>
        </w:tc>
      </w:tr>
    </w:tbl>
    <w:p w14:paraId="4572B112" w14:textId="77777777" w:rsidR="00AF3BBE" w:rsidRPr="001D0283" w:rsidRDefault="00AF3BBE" w:rsidP="00AF3BBE"/>
    <w:p w14:paraId="5BFFE19E" w14:textId="77777777" w:rsidR="00AF3BBE" w:rsidRPr="001D0283" w:rsidRDefault="00AF3BBE" w:rsidP="00AF3BBE">
      <w:pPr>
        <w:pStyle w:val="TH"/>
      </w:pPr>
      <w:r w:rsidRPr="001D0283">
        <w:t>Table 6.2.3.22-2: A-MPR for NS_13</w:t>
      </w:r>
    </w:p>
    <w:tbl>
      <w:tblPr>
        <w:tblW w:w="8711" w:type="dxa"/>
        <w:jc w:val="center"/>
        <w:tblLayout w:type="fixed"/>
        <w:tblCellMar>
          <w:left w:w="28" w:type="dxa"/>
        </w:tblCellMar>
        <w:tblLook w:val="01E0" w:firstRow="1" w:lastRow="1" w:firstColumn="1" w:lastColumn="1" w:noHBand="0" w:noVBand="0"/>
      </w:tblPr>
      <w:tblGrid>
        <w:gridCol w:w="2146"/>
        <w:gridCol w:w="1210"/>
        <w:gridCol w:w="1214"/>
        <w:gridCol w:w="808"/>
        <w:gridCol w:w="1111"/>
        <w:gridCol w:w="1111"/>
        <w:gridCol w:w="1111"/>
      </w:tblGrid>
      <w:tr w:rsidR="00AF3BBE" w:rsidRPr="001D0283" w14:paraId="6C860DB5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F61B0" w14:textId="77777777" w:rsidR="00AF3BBE" w:rsidRPr="001D0283" w:rsidRDefault="00AF3BBE" w:rsidP="001D3D36">
            <w:pPr>
              <w:pStyle w:val="TAH"/>
            </w:pPr>
            <w:r w:rsidRPr="001D0283">
              <w:t>Modulation/Waveform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BD35701" w14:textId="77777777" w:rsidR="00AF3BBE" w:rsidRPr="001D0283" w:rsidRDefault="00AF3BBE" w:rsidP="001D3D36">
            <w:pPr>
              <w:pStyle w:val="TAH"/>
            </w:pPr>
            <w:r w:rsidRPr="001D0283">
              <w:t>A1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BDB8CE" w14:textId="77777777" w:rsidR="00AF3BBE" w:rsidRPr="001D0283" w:rsidRDefault="00AF3BBE" w:rsidP="001D3D36">
            <w:pPr>
              <w:pStyle w:val="TAH"/>
            </w:pPr>
            <w:r w:rsidRPr="001D0283">
              <w:t>A2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76F8E" w14:textId="77777777" w:rsidR="00AF3BBE" w:rsidRPr="001D0283" w:rsidRDefault="00AF3BBE" w:rsidP="001D3D36">
            <w:pPr>
              <w:pStyle w:val="TAH"/>
            </w:pPr>
            <w:r w:rsidRPr="001D0283">
              <w:t>A3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F87AE" w14:textId="77777777" w:rsidR="00AF3BBE" w:rsidRPr="001D0283" w:rsidRDefault="00AF3BBE" w:rsidP="001D3D36">
            <w:pPr>
              <w:pStyle w:val="TAH"/>
            </w:pPr>
            <w:r w:rsidRPr="001D0283">
              <w:t>A4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3750A08" w14:textId="77777777" w:rsidR="00AF3BBE" w:rsidRDefault="00AF3BBE" w:rsidP="001D3D36">
            <w:pPr>
              <w:pStyle w:val="TAH"/>
            </w:pPr>
            <w:r>
              <w:t>A5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C0EBD6E" w14:textId="77777777" w:rsidR="00AF3BBE" w:rsidRPr="001D0283" w:rsidRDefault="00AF3BBE" w:rsidP="001D3D36">
            <w:pPr>
              <w:pStyle w:val="TAH"/>
            </w:pPr>
            <w:r>
              <w:t>A6</w:t>
            </w:r>
          </w:p>
        </w:tc>
      </w:tr>
      <w:tr w:rsidR="00AF3BBE" w:rsidRPr="001D0283" w14:paraId="5943A02D" w14:textId="77777777" w:rsidTr="001D3D36">
        <w:trPr>
          <w:jc w:val="center"/>
        </w:trPr>
        <w:tc>
          <w:tcPr>
            <w:tcW w:w="214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8D668" w14:textId="77777777" w:rsidR="00AF3BBE" w:rsidRPr="001D0283" w:rsidRDefault="00AF3BBE" w:rsidP="001D3D36">
            <w:pPr>
              <w:pStyle w:val="TAH"/>
              <w:rPr>
                <w:lang w:eastAsia="ko-KR"/>
              </w:rPr>
            </w:pP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D64526" w14:textId="77777777" w:rsidR="00AF3BBE" w:rsidRPr="001D0283" w:rsidRDefault="00AF3BBE" w:rsidP="001D3D36">
            <w:pPr>
              <w:pStyle w:val="TAH"/>
            </w:pPr>
            <w:r w:rsidRPr="001D0283">
              <w:t>Outer/Inner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2795E6" w14:textId="77777777" w:rsidR="00AF3BBE" w:rsidRPr="001D0283" w:rsidRDefault="00AF3BBE" w:rsidP="001D3D36">
            <w:pPr>
              <w:pStyle w:val="TAH"/>
            </w:pPr>
            <w:r w:rsidRPr="001D0283">
              <w:t>Outer/Inner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AE8341" w14:textId="77777777" w:rsidR="00AF3BBE" w:rsidRPr="001D0283" w:rsidRDefault="00AF3BBE" w:rsidP="001D3D36">
            <w:pPr>
              <w:pStyle w:val="TAH"/>
            </w:pPr>
            <w:r w:rsidRPr="001D0283">
              <w:t>Outer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EE2144" w14:textId="77777777" w:rsidR="00AF3BBE" w:rsidRPr="001D0283" w:rsidRDefault="00AF3BBE" w:rsidP="001D3D36">
            <w:pPr>
              <w:pStyle w:val="TAH"/>
            </w:pPr>
            <w:r w:rsidRPr="001D0283"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77F0094" w14:textId="77777777" w:rsidR="00AF3BBE" w:rsidRPr="001D0283" w:rsidRDefault="00AF3BBE" w:rsidP="001D3D36">
            <w:pPr>
              <w:pStyle w:val="TAH"/>
            </w:pPr>
            <w:r>
              <w:t>Outer/Inner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E45DD31" w14:textId="77777777" w:rsidR="00AF3BBE" w:rsidRPr="001D0283" w:rsidRDefault="00AF3BBE" w:rsidP="001D3D36">
            <w:pPr>
              <w:pStyle w:val="TAH"/>
            </w:pPr>
            <w:r w:rsidRPr="001D0283">
              <w:t>Outer/Inner</w:t>
            </w:r>
          </w:p>
        </w:tc>
      </w:tr>
      <w:tr w:rsidR="00AF3BBE" w:rsidRPr="001D0283" w14:paraId="2DC6FE5A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64D676" w14:textId="77777777" w:rsidR="00AF3BBE" w:rsidRPr="001D0283" w:rsidRDefault="00AF3BBE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PI/2</w:t>
            </w:r>
            <w:r>
              <w:t xml:space="preserve"> </w:t>
            </w:r>
            <w:r w:rsidRPr="001D0283">
              <w:t>BPSK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8426DD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3.5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D3B665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4.5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08E675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7DDEF6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7DDF4FA4" w14:textId="77777777" w:rsidR="00AF3BBE" w:rsidRDefault="00AF3BBE" w:rsidP="001D3D36">
            <w:pPr>
              <w:pStyle w:val="TAC"/>
            </w:pPr>
            <w:r>
              <w:rPr>
                <w:rFonts w:cs="Arial"/>
              </w:rPr>
              <w:t>2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AFF4355" w14:textId="77777777" w:rsidR="00AF3BBE" w:rsidRPr="001D0283" w:rsidRDefault="00AF3BBE" w:rsidP="001D3D36">
            <w:pPr>
              <w:pStyle w:val="TAC"/>
            </w:pPr>
            <w:r>
              <w:t>2.5</w:t>
            </w:r>
          </w:p>
        </w:tc>
      </w:tr>
      <w:tr w:rsidR="00AF3BBE" w:rsidRPr="001D0283" w14:paraId="6FEED954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18A0E1" w14:textId="77777777" w:rsidR="00AF3BBE" w:rsidRPr="001D0283" w:rsidRDefault="00AF3BBE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QPSK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E0BDF1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3.5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E39718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4.5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87E0A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780518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6A686426" w14:textId="77777777" w:rsidR="00AF3BBE" w:rsidRDefault="00AF3BBE" w:rsidP="001D3D36">
            <w:pPr>
              <w:pStyle w:val="TAC"/>
            </w:pPr>
            <w:r>
              <w:rPr>
                <w:rFonts w:cs="Arial"/>
              </w:rPr>
              <w:t>2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1D6FE84" w14:textId="77777777" w:rsidR="00AF3BBE" w:rsidRPr="001D0283" w:rsidRDefault="00AF3BBE" w:rsidP="001D3D36">
            <w:pPr>
              <w:pStyle w:val="TAC"/>
            </w:pPr>
            <w:r>
              <w:t>3.5</w:t>
            </w:r>
          </w:p>
        </w:tc>
      </w:tr>
      <w:tr w:rsidR="00AF3BBE" w:rsidRPr="001D0283" w14:paraId="0B0C07EC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46161" w14:textId="77777777" w:rsidR="00AF3BBE" w:rsidRPr="001D0283" w:rsidRDefault="00AF3BBE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16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E89570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3.5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9C34D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86441A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EF7F32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2EF94C8" w14:textId="77777777" w:rsidR="00AF3BBE" w:rsidRDefault="00AF3BBE" w:rsidP="001D3D36">
            <w:pPr>
              <w:pStyle w:val="TAC"/>
            </w:pPr>
            <w:r>
              <w:rPr>
                <w:rFonts w:cs="Arial"/>
              </w:rPr>
              <w:t>2.5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C2B7A9F" w14:textId="77777777" w:rsidR="00AF3BBE" w:rsidRPr="001D0283" w:rsidRDefault="00AF3BBE" w:rsidP="001D3D36">
            <w:pPr>
              <w:pStyle w:val="TAC"/>
            </w:pPr>
            <w:r>
              <w:t>3.5</w:t>
            </w:r>
          </w:p>
        </w:tc>
      </w:tr>
      <w:tr w:rsidR="00AF3BBE" w:rsidRPr="001D0283" w14:paraId="131217D7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89A43" w14:textId="77777777" w:rsidR="00AF3BBE" w:rsidRPr="001D0283" w:rsidRDefault="00AF3BBE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64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62D8A6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4.5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E501E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F45363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3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2FB131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60AD6F6D" w14:textId="77777777" w:rsidR="00AF3BBE" w:rsidRDefault="00AF3BBE" w:rsidP="001D3D36">
            <w:pPr>
              <w:pStyle w:val="TAC"/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898A580" w14:textId="77777777" w:rsidR="00AF3BBE" w:rsidRPr="001D0283" w:rsidRDefault="00AF3BBE" w:rsidP="001D3D36">
            <w:pPr>
              <w:pStyle w:val="TAC"/>
            </w:pPr>
            <w:r>
              <w:t>3.5</w:t>
            </w:r>
          </w:p>
        </w:tc>
      </w:tr>
      <w:tr w:rsidR="00AF3BBE" w:rsidRPr="001D0283" w14:paraId="0F12F777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293BCB" w14:textId="77777777" w:rsidR="00AF3BBE" w:rsidRPr="001D0283" w:rsidRDefault="00AF3BBE" w:rsidP="001D3D36">
            <w:pPr>
              <w:pStyle w:val="TAC"/>
            </w:pPr>
            <w:r w:rsidRPr="001D0283">
              <w:t>DFT-s-OFDM</w:t>
            </w:r>
            <w:r>
              <w:t xml:space="preserve"> </w:t>
            </w:r>
            <w:r w:rsidRPr="001D0283">
              <w:t>256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E7A66D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8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8689B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6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01E74F" w14:textId="77777777" w:rsidR="00AF3BBE" w:rsidRPr="001D0283" w:rsidRDefault="00AF3BBE" w:rsidP="001D3D36">
            <w:pPr>
              <w:pStyle w:val="TAC"/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13BC34" w14:textId="77777777" w:rsidR="00AF3BBE" w:rsidRPr="001D0283" w:rsidRDefault="00AF3BBE" w:rsidP="001D3D36">
            <w:pPr>
              <w:pStyle w:val="TAC"/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4028167E" w14:textId="77777777" w:rsidR="00AF3BBE" w:rsidRPr="001D0283" w:rsidRDefault="00AF3BBE" w:rsidP="001D3D36">
            <w:pPr>
              <w:pStyle w:val="TAC"/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CF3C680" w14:textId="77777777" w:rsidR="00AF3BBE" w:rsidRPr="001D0283" w:rsidRDefault="00AF3BBE" w:rsidP="001D3D36">
            <w:pPr>
              <w:pStyle w:val="TAC"/>
            </w:pPr>
          </w:p>
        </w:tc>
      </w:tr>
      <w:tr w:rsidR="00AF3BBE" w:rsidRPr="001D0283" w14:paraId="0381A71D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C5756" w14:textId="77777777" w:rsidR="00AF3BBE" w:rsidRPr="001D0283" w:rsidRDefault="00AF3BBE" w:rsidP="001D3D36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QPSK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F668B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DB657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6.5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90B43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1D326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123E0910" w14:textId="77777777" w:rsidR="00AF3BBE" w:rsidRDefault="00AF3BBE" w:rsidP="001D3D36">
            <w:pPr>
              <w:pStyle w:val="TAC"/>
            </w:pPr>
            <w:r>
              <w:rPr>
                <w:rFonts w:cs="Arial"/>
              </w:rPr>
              <w:t>3.5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0EE5D64" w14:textId="77777777" w:rsidR="00AF3BBE" w:rsidRPr="001D0283" w:rsidRDefault="00AF3BBE" w:rsidP="001D3D36">
            <w:pPr>
              <w:pStyle w:val="TAC"/>
            </w:pPr>
            <w:r>
              <w:t>4.5</w:t>
            </w:r>
          </w:p>
        </w:tc>
      </w:tr>
      <w:tr w:rsidR="00AF3BBE" w:rsidRPr="001D0283" w14:paraId="6D55F9F5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F4B8A9" w14:textId="77777777" w:rsidR="00AF3BBE" w:rsidRPr="001D0283" w:rsidRDefault="00AF3BBE" w:rsidP="001D3D36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16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5CFCEC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F8ED3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6.5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F70B1E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26F43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92356BA" w14:textId="77777777" w:rsidR="00AF3BBE" w:rsidRDefault="00AF3BBE" w:rsidP="001D3D36">
            <w:pPr>
              <w:pStyle w:val="TAC"/>
            </w:pPr>
            <w:r>
              <w:rPr>
                <w:rFonts w:cs="Arial"/>
              </w:rPr>
              <w:t>3.5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BC2DAF0" w14:textId="77777777" w:rsidR="00AF3BBE" w:rsidRPr="001D0283" w:rsidRDefault="00AF3BBE" w:rsidP="001D3D36">
            <w:pPr>
              <w:pStyle w:val="TAC"/>
            </w:pPr>
            <w:r>
              <w:t>4.5</w:t>
            </w:r>
          </w:p>
        </w:tc>
      </w:tr>
      <w:tr w:rsidR="00AF3BBE" w:rsidRPr="001D0283" w14:paraId="249806A6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324DE" w14:textId="77777777" w:rsidR="00AF3BBE" w:rsidRPr="001D0283" w:rsidRDefault="00AF3BBE" w:rsidP="001D3D36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64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A0BAC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6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EBA12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6.5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536A7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4.5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E9715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5.5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3C26E87B" w14:textId="77777777" w:rsidR="00AF3BBE" w:rsidRDefault="00AF3BBE" w:rsidP="001D3D36">
            <w:pPr>
              <w:pStyle w:val="TAC"/>
            </w:pPr>
            <w:r>
              <w:rPr>
                <w:rFonts w:cs="Arial"/>
              </w:rPr>
              <w:t>3.5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BB18715" w14:textId="77777777" w:rsidR="00AF3BBE" w:rsidRPr="001D0283" w:rsidRDefault="00AF3BBE" w:rsidP="001D3D36">
            <w:pPr>
              <w:pStyle w:val="TAC"/>
            </w:pPr>
            <w:r>
              <w:t>4.5</w:t>
            </w:r>
          </w:p>
        </w:tc>
      </w:tr>
      <w:tr w:rsidR="00AF3BBE" w:rsidRPr="001D0283" w14:paraId="186F56FD" w14:textId="77777777" w:rsidTr="001D3D36">
        <w:trPr>
          <w:jc w:val="center"/>
        </w:trPr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3D5DC" w14:textId="77777777" w:rsidR="00AF3BBE" w:rsidRPr="001D0283" w:rsidRDefault="00AF3BBE" w:rsidP="001D3D36">
            <w:pPr>
              <w:pStyle w:val="TAC"/>
            </w:pPr>
            <w:r w:rsidRPr="001D0283">
              <w:t>CP-OFDM</w:t>
            </w:r>
            <w:r>
              <w:t xml:space="preserve"> </w:t>
            </w:r>
            <w:r w:rsidRPr="001D0283">
              <w:t>256</w:t>
            </w:r>
            <w:r>
              <w:t xml:space="preserve"> </w:t>
            </w:r>
            <w:r w:rsidRPr="001D0283">
              <w:t>QAM</w:t>
            </w:r>
          </w:p>
        </w:tc>
        <w:tc>
          <w:tcPr>
            <w:tcW w:w="1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044AC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8</w:t>
            </w:r>
          </w:p>
        </w:tc>
        <w:tc>
          <w:tcPr>
            <w:tcW w:w="1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0735C0" w14:textId="77777777" w:rsidR="00AF3BBE" w:rsidRPr="001D0283" w:rsidRDefault="00AF3BBE" w:rsidP="001D3D36">
            <w:pPr>
              <w:pStyle w:val="TAC"/>
            </w:pPr>
            <w:r w:rsidRPr="001D0283">
              <w:t>≤</w:t>
            </w:r>
            <w:r>
              <w:t xml:space="preserve"> </w:t>
            </w:r>
            <w:r w:rsidRPr="001D0283">
              <w:t>8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5FA98" w14:textId="77777777" w:rsidR="00AF3BBE" w:rsidRPr="001D0283" w:rsidRDefault="00AF3BBE" w:rsidP="001D3D36">
            <w:pPr>
              <w:pStyle w:val="TAC"/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B5130" w14:textId="77777777" w:rsidR="00AF3BBE" w:rsidRPr="001D0283" w:rsidRDefault="00AF3BBE" w:rsidP="001D3D36">
            <w:pPr>
              <w:pStyle w:val="TAC"/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5AB69293" w14:textId="77777777" w:rsidR="00AF3BBE" w:rsidRPr="001D0283" w:rsidRDefault="00AF3BBE" w:rsidP="001D3D36">
            <w:pPr>
              <w:pStyle w:val="TAC"/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9220039" w14:textId="77777777" w:rsidR="00AF3BBE" w:rsidRPr="001D0283" w:rsidRDefault="00AF3BBE" w:rsidP="001D3D36">
            <w:pPr>
              <w:pStyle w:val="TAC"/>
            </w:pPr>
          </w:p>
        </w:tc>
      </w:tr>
    </w:tbl>
    <w:p w14:paraId="1CA152BC" w14:textId="77777777" w:rsidR="00AF3BBE" w:rsidRDefault="00AF3BBE" w:rsidP="001B30C1">
      <w:pPr>
        <w:rPr>
          <w:lang w:val="en-US"/>
        </w:rPr>
      </w:pPr>
    </w:p>
    <w:p w14:paraId="53C25D70" w14:textId="37A9BF4A" w:rsidR="0005187F" w:rsidRDefault="002B3CD4" w:rsidP="009915C0">
      <w:pPr>
        <w:spacing w:line="257" w:lineRule="auto"/>
        <w:rPr>
          <w:b/>
          <w:bCs/>
        </w:rPr>
      </w:pPr>
      <w:r w:rsidRPr="00154ABB">
        <w:rPr>
          <w:b/>
          <w:bCs/>
        </w:rPr>
        <w:t xml:space="preserve">Proposal </w:t>
      </w:r>
      <w:r>
        <w:rPr>
          <w:b/>
          <w:bCs/>
        </w:rPr>
        <w:t>3</w:t>
      </w:r>
      <w:r w:rsidRPr="00154ABB">
        <w:rPr>
          <w:b/>
          <w:bCs/>
        </w:rPr>
        <w:t>: RAN4 shall consider defining</w:t>
      </w:r>
      <w:r>
        <w:rPr>
          <w:b/>
          <w:bCs/>
        </w:rPr>
        <w:t xml:space="preserve"> no</w:t>
      </w:r>
      <w:r w:rsidRPr="00154ABB">
        <w:rPr>
          <w:b/>
          <w:bCs/>
        </w:rPr>
        <w:t xml:space="preserve"> A-MPR for</w:t>
      </w:r>
      <w:r>
        <w:rPr>
          <w:b/>
          <w:bCs/>
        </w:rPr>
        <w:t xml:space="preserve"> 7 MHz CBW with</w:t>
      </w:r>
      <w:r w:rsidRPr="00154ABB">
        <w:rPr>
          <w:b/>
          <w:bCs/>
        </w:rPr>
        <w:t xml:space="preserve"> n26 PC3 NS_1</w:t>
      </w:r>
      <w:r>
        <w:rPr>
          <w:b/>
          <w:bCs/>
        </w:rPr>
        <w:t>4</w:t>
      </w:r>
      <w:r w:rsidRPr="00154ABB">
        <w:rPr>
          <w:b/>
          <w:bCs/>
        </w:rPr>
        <w:t>.</w:t>
      </w:r>
    </w:p>
    <w:p w14:paraId="43FA627D" w14:textId="6C6E04FD" w:rsidR="009915C0" w:rsidRPr="00CF44B6" w:rsidRDefault="009915C0" w:rsidP="009915C0">
      <w:pPr>
        <w:spacing w:line="257" w:lineRule="auto"/>
        <w:rPr>
          <w:b/>
          <w:bCs/>
        </w:rPr>
      </w:pPr>
      <w:r w:rsidRPr="00154ABB">
        <w:rPr>
          <w:b/>
          <w:bCs/>
        </w:rPr>
        <w:t xml:space="preserve">Proposal </w:t>
      </w:r>
      <w:r>
        <w:rPr>
          <w:b/>
          <w:bCs/>
        </w:rPr>
        <w:t>4</w:t>
      </w:r>
      <w:r w:rsidRPr="00154ABB">
        <w:rPr>
          <w:b/>
          <w:bCs/>
        </w:rPr>
        <w:t>: RAN4 shall consider defining A-MPR for n26 PC3 NS_1</w:t>
      </w:r>
      <w:r>
        <w:rPr>
          <w:b/>
          <w:bCs/>
        </w:rPr>
        <w:t>5</w:t>
      </w:r>
      <w:r w:rsidRPr="00154ABB">
        <w:rPr>
          <w:b/>
          <w:bCs/>
        </w:rPr>
        <w:t xml:space="preserve"> as shown in tables 6.2.3.2</w:t>
      </w:r>
      <w:r>
        <w:rPr>
          <w:b/>
          <w:bCs/>
        </w:rPr>
        <w:t>4</w:t>
      </w:r>
      <w:r w:rsidRPr="00154ABB">
        <w:rPr>
          <w:b/>
          <w:bCs/>
        </w:rPr>
        <w:t xml:space="preserve">-1 and </w:t>
      </w:r>
      <w:r w:rsidRPr="00154ABB">
        <w:rPr>
          <w:b/>
          <w:lang w:val="fi-FI"/>
        </w:rPr>
        <w:t>6.2.3.2</w:t>
      </w:r>
      <w:r>
        <w:rPr>
          <w:b/>
          <w:lang w:val="fi-FI"/>
        </w:rPr>
        <w:t>4</w:t>
      </w:r>
      <w:r w:rsidRPr="00154ABB">
        <w:rPr>
          <w:b/>
          <w:lang w:val="fi-FI"/>
        </w:rPr>
        <w:t xml:space="preserve">-2 </w:t>
      </w:r>
      <w:proofErr w:type="spellStart"/>
      <w:r w:rsidRPr="00154ABB">
        <w:rPr>
          <w:b/>
          <w:lang w:val="fi-FI"/>
        </w:rPr>
        <w:t>below</w:t>
      </w:r>
      <w:proofErr w:type="spellEnd"/>
      <w:r w:rsidRPr="00154ABB">
        <w:rPr>
          <w:b/>
          <w:bCs/>
        </w:rPr>
        <w:t>.</w:t>
      </w:r>
    </w:p>
    <w:p w14:paraId="77A1376A" w14:textId="77777777" w:rsidR="009915C0" w:rsidRPr="001D0283" w:rsidRDefault="009915C0" w:rsidP="009915C0">
      <w:pPr>
        <w:pStyle w:val="TH"/>
      </w:pPr>
      <w:r w:rsidRPr="001D0283">
        <w:lastRenderedPageBreak/>
        <w:t>Table 6.2.3.24-1: A-MPR regions for NS_15</w:t>
      </w:r>
    </w:p>
    <w:tbl>
      <w:tblPr>
        <w:tblW w:w="95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</w:tblCellMar>
        <w:tblLook w:val="04A0" w:firstRow="1" w:lastRow="0" w:firstColumn="1" w:lastColumn="0" w:noHBand="0" w:noVBand="1"/>
      </w:tblPr>
      <w:tblGrid>
        <w:gridCol w:w="1440"/>
        <w:gridCol w:w="2140"/>
        <w:gridCol w:w="2140"/>
        <w:gridCol w:w="2790"/>
        <w:gridCol w:w="990"/>
      </w:tblGrid>
      <w:tr w:rsidR="009915C0" w:rsidRPr="001D0283" w14:paraId="4EFD5DB8" w14:textId="77777777" w:rsidTr="001D3D36">
        <w:trPr>
          <w:tblHeader/>
          <w:jc w:val="center"/>
        </w:trPr>
        <w:tc>
          <w:tcPr>
            <w:tcW w:w="1440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D7CDD2" w14:textId="77777777" w:rsidR="009915C0" w:rsidRPr="001D0283" w:rsidRDefault="009915C0" w:rsidP="001D3D36">
            <w:pPr>
              <w:pStyle w:val="TAH"/>
              <w:keepNext w:val="0"/>
              <w:rPr>
                <w:lang w:eastAsia="zh-CN"/>
              </w:rPr>
            </w:pPr>
            <w:r w:rsidRPr="001D0283">
              <w:t>Channel</w:t>
            </w:r>
            <w:r>
              <w:t xml:space="preserve"> </w:t>
            </w:r>
            <w:r w:rsidRPr="001D0283">
              <w:t>BW</w:t>
            </w:r>
          </w:p>
        </w:tc>
        <w:tc>
          <w:tcPr>
            <w:tcW w:w="2140" w:type="dxa"/>
            <w:tcBorders>
              <w:bottom w:val="single" w:sz="4" w:space="0" w:color="auto"/>
            </w:tcBorders>
          </w:tcPr>
          <w:p w14:paraId="37FFFC48" w14:textId="77777777" w:rsidR="009915C0" w:rsidRPr="001D0283" w:rsidRDefault="009915C0" w:rsidP="001D3D36">
            <w:pPr>
              <w:pStyle w:val="TAH"/>
            </w:pPr>
            <w:r w:rsidRPr="001D0283">
              <w:t>Carrier</w:t>
            </w:r>
            <w:r>
              <w:t xml:space="preserve"> </w:t>
            </w:r>
            <w:r w:rsidRPr="001D0283">
              <w:t>Frequency,</w:t>
            </w:r>
            <w:r>
              <w:t xml:space="preserve"> </w:t>
            </w:r>
            <w:r w:rsidRPr="001D0283">
              <w:t>Fc,</w:t>
            </w:r>
            <w:r>
              <w:t xml:space="preserve"> </w:t>
            </w:r>
            <w:r w:rsidRPr="001D0283">
              <w:t>MHz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7E2DE5" w14:textId="77777777" w:rsidR="009915C0" w:rsidRPr="001D0283" w:rsidRDefault="009915C0" w:rsidP="001D3D36">
            <w:pPr>
              <w:pStyle w:val="TAH"/>
              <w:rPr>
                <w:lang w:eastAsia="zh-CN"/>
              </w:rPr>
            </w:pPr>
            <w:proofErr w:type="spellStart"/>
            <w:r w:rsidRPr="001D0283">
              <w:t>RB</w:t>
            </w:r>
            <w:r w:rsidRPr="001D0283">
              <w:rPr>
                <w:vertAlign w:val="subscript"/>
              </w:rPr>
              <w:t>end</w:t>
            </w:r>
            <w:proofErr w:type="spellEnd"/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B39EED" w14:textId="77777777" w:rsidR="009915C0" w:rsidRPr="001D0283" w:rsidRDefault="009915C0" w:rsidP="001D3D36">
            <w:pPr>
              <w:pStyle w:val="TAH"/>
              <w:rPr>
                <w:lang w:eastAsia="zh-CN"/>
              </w:rPr>
            </w:pPr>
            <w:r w:rsidRPr="001D0283">
              <w:t>L</w:t>
            </w:r>
            <w:r w:rsidRPr="001D0283">
              <w:rPr>
                <w:vertAlign w:val="subscript"/>
              </w:rPr>
              <w:t>CRB</w:t>
            </w:r>
            <w:r w:rsidRPr="001D0283">
              <w:t>*12*SCS</w:t>
            </w:r>
            <w:r>
              <w:t xml:space="preserve"> </w:t>
            </w:r>
            <w:r w:rsidRPr="001D0283">
              <w:t>(MHz)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E4EA4D" w14:textId="77777777" w:rsidR="009915C0" w:rsidRPr="001D0283" w:rsidRDefault="009915C0" w:rsidP="001D3D36">
            <w:pPr>
              <w:pStyle w:val="TAH"/>
              <w:rPr>
                <w:lang w:eastAsia="zh-CN"/>
              </w:rPr>
            </w:pPr>
            <w:r w:rsidRPr="001D0283">
              <w:t>A-MPR</w:t>
            </w:r>
          </w:p>
        </w:tc>
      </w:tr>
      <w:tr w:rsidR="009915C0" w:rsidRPr="001D0283" w14:paraId="7D99E8E0" w14:textId="77777777" w:rsidTr="001D3D36">
        <w:trPr>
          <w:jc w:val="center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9013C33" w14:textId="77777777" w:rsidR="009915C0" w:rsidRPr="001D0283" w:rsidRDefault="009915C0" w:rsidP="001D3D36">
            <w:pPr>
              <w:pStyle w:val="TAC"/>
              <w:keepNext w:val="0"/>
            </w:pPr>
            <w:r w:rsidRPr="001D0283">
              <w:t>3MHz</w:t>
            </w:r>
          </w:p>
        </w:tc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F6F60FE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  <w:r w:rsidRPr="001D0283">
              <w:t>844.5</w:t>
            </w:r>
            <w:r>
              <w:t xml:space="preserve"> </w:t>
            </w:r>
            <w:r w:rsidRPr="001D0283">
              <w:t>&lt;</w:t>
            </w:r>
            <w:r>
              <w:t xml:space="preserve"> </w:t>
            </w:r>
            <w:r w:rsidRPr="001D0283">
              <w:t>Fc</w:t>
            </w:r>
            <w:r>
              <w:t xml:space="preserve"> </w:t>
            </w:r>
            <w:r w:rsidRPr="001D0283">
              <w:t>≤</w:t>
            </w:r>
            <w:r>
              <w:t xml:space="preserve"> </w:t>
            </w:r>
            <w:r w:rsidRPr="001D0283">
              <w:t>847.5</w:t>
            </w:r>
          </w:p>
        </w:tc>
        <w:tc>
          <w:tcPr>
            <w:tcW w:w="2140" w:type="dxa"/>
            <w:tcBorders>
              <w:lef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E8E2C4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  <w:r w:rsidRPr="001D0283">
              <w:t>≥1.44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5041A8" w14:textId="77777777" w:rsidR="009915C0" w:rsidRPr="001D0283" w:rsidRDefault="009915C0" w:rsidP="001D3D36">
            <w:pPr>
              <w:pStyle w:val="TAC"/>
            </w:pPr>
            <w:r w:rsidRPr="001D0283"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F3BCAD" w14:textId="77777777" w:rsidR="009915C0" w:rsidRPr="001D0283" w:rsidRDefault="009915C0" w:rsidP="001D3D36">
            <w:pPr>
              <w:pStyle w:val="TAC"/>
            </w:pPr>
            <w:r w:rsidRPr="001D0283">
              <w:t>A5</w:t>
            </w:r>
          </w:p>
        </w:tc>
      </w:tr>
      <w:tr w:rsidR="009915C0" w:rsidRPr="001D0283" w14:paraId="4D43053F" w14:textId="77777777" w:rsidTr="001D3D36">
        <w:trPr>
          <w:jc w:val="center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7C3C7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E5A12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Borders>
              <w:lef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8247E5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  <w:r w:rsidRPr="001D0283">
              <w:rPr>
                <w:lang w:eastAsia="fr-FR"/>
              </w:rPr>
              <w:t>≤</w:t>
            </w:r>
            <w:r>
              <w:rPr>
                <w:lang w:eastAsia="zh-CN"/>
              </w:rPr>
              <w:t xml:space="preserve"> </w:t>
            </w:r>
            <w:r w:rsidRPr="001D0283">
              <w:rPr>
                <w:lang w:eastAsia="zh-CN"/>
              </w:rPr>
              <w:t>0.18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0CF07C" w14:textId="77777777" w:rsidR="009915C0" w:rsidRPr="001D0283" w:rsidRDefault="009915C0" w:rsidP="001D3D36">
            <w:pPr>
              <w:pStyle w:val="TAC"/>
            </w:pPr>
            <w:r w:rsidRPr="001D0283">
              <w:rPr>
                <w:lang w:eastAsia="fr-FR"/>
              </w:rPr>
              <w:t>≤</w:t>
            </w:r>
            <w:r>
              <w:rPr>
                <w:lang w:eastAsia="fr-FR"/>
              </w:rPr>
              <w:t xml:space="preserve"> </w:t>
            </w:r>
            <w:r w:rsidRPr="001D0283">
              <w:rPr>
                <w:lang w:eastAsia="fr-FR"/>
              </w:rPr>
              <w:t>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72AC26" w14:textId="77777777" w:rsidR="009915C0" w:rsidRPr="001D0283" w:rsidRDefault="009915C0" w:rsidP="001D3D36">
            <w:pPr>
              <w:pStyle w:val="TAC"/>
            </w:pPr>
            <w:r w:rsidRPr="001D0283">
              <w:t>A6</w:t>
            </w:r>
          </w:p>
        </w:tc>
      </w:tr>
      <w:tr w:rsidR="009915C0" w:rsidRPr="001D0283" w14:paraId="3FB5D26B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1F2D1AC1" w14:textId="77777777" w:rsidR="009915C0" w:rsidRPr="001D0283" w:rsidRDefault="009915C0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  <w:r w:rsidRPr="001D0283">
              <w:t>5MHz</w:t>
            </w: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206821ED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840.5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846.5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EA4355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≥</w:t>
            </w:r>
            <w:r w:rsidRPr="001D0283">
              <w:t>3.24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26039A" w14:textId="77777777" w:rsidR="009915C0" w:rsidRPr="001D0283" w:rsidRDefault="009915C0" w:rsidP="001D3D36">
            <w:pPr>
              <w:pStyle w:val="TAC"/>
            </w:pPr>
            <w:r w:rsidRPr="001D0283"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64D7C1" w14:textId="77777777" w:rsidR="009915C0" w:rsidRPr="001D0283" w:rsidRDefault="009915C0" w:rsidP="001D3D36">
            <w:pPr>
              <w:pStyle w:val="TAC"/>
            </w:pPr>
            <w:r w:rsidRPr="001D0283">
              <w:t>A1</w:t>
            </w:r>
          </w:p>
        </w:tc>
      </w:tr>
      <w:tr w:rsidR="009915C0" w:rsidRPr="001D0283" w14:paraId="3466A21C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3D561B67" w14:textId="77777777" w:rsidR="009915C0" w:rsidRPr="001D0283" w:rsidRDefault="009915C0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2B6611AA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C07908" w14:textId="77777777" w:rsidR="009915C0" w:rsidRPr="001D0283" w:rsidRDefault="009915C0" w:rsidP="001D3D36">
            <w:pPr>
              <w:pStyle w:val="TAC"/>
            </w:pPr>
            <w:r w:rsidRPr="001D0283">
              <w:rPr>
                <w:rFonts w:cs="Arial"/>
              </w:rPr>
              <w:t>&lt;3.24,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≥2.52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EFEC51" w14:textId="77777777" w:rsidR="009915C0" w:rsidRPr="001D0283" w:rsidRDefault="009915C0" w:rsidP="001D3D36">
            <w:pPr>
              <w:pStyle w:val="TAC"/>
            </w:pPr>
            <w:r w:rsidRPr="001D0283">
              <w:t>≥1.44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49B30B" w14:textId="77777777" w:rsidR="009915C0" w:rsidRPr="001D0283" w:rsidRDefault="009915C0" w:rsidP="001D3D36">
            <w:pPr>
              <w:pStyle w:val="TAC"/>
            </w:pPr>
            <w:r w:rsidRPr="001D0283">
              <w:t>A2</w:t>
            </w:r>
          </w:p>
        </w:tc>
      </w:tr>
      <w:tr w:rsidR="009915C0" w:rsidRPr="001D0283" w14:paraId="2E134B5E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single" w:sz="4" w:space="0" w:color="auto"/>
            </w:tcBorders>
            <w:shd w:val="clear" w:color="auto" w:fill="auto"/>
            <w:hideMark/>
          </w:tcPr>
          <w:p w14:paraId="6065E256" w14:textId="77777777" w:rsidR="009915C0" w:rsidRPr="001D0283" w:rsidRDefault="009915C0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FA8F919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691796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&lt;0.9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BAB7B9" w14:textId="77777777" w:rsidR="009915C0" w:rsidRPr="001D0283" w:rsidRDefault="009915C0" w:rsidP="001D3D36">
            <w:pPr>
              <w:pStyle w:val="TAC"/>
            </w:pPr>
            <w:r w:rsidRPr="001D0283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271312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A3</w:t>
            </w:r>
          </w:p>
        </w:tc>
      </w:tr>
      <w:tr w:rsidR="009915C0" w:rsidRPr="001D0283" w14:paraId="79944A3C" w14:textId="77777777" w:rsidTr="001D3D36">
        <w:trPr>
          <w:jc w:val="center"/>
        </w:trPr>
        <w:tc>
          <w:tcPr>
            <w:tcW w:w="1440" w:type="dxa"/>
            <w:vMerge w:val="restart"/>
            <w:tcBorders>
              <w:top w:val="nil"/>
            </w:tcBorders>
            <w:shd w:val="clear" w:color="auto" w:fill="FFFF00"/>
          </w:tcPr>
          <w:p w14:paraId="353F26F9" w14:textId="77777777" w:rsidR="009915C0" w:rsidRPr="001D0283" w:rsidRDefault="009915C0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  <w:r>
              <w:rPr>
                <w:rFonts w:cs="Arial"/>
                <w:lang w:eastAsia="zh-CN"/>
              </w:rPr>
              <w:t>7MHz</w:t>
            </w:r>
          </w:p>
        </w:tc>
        <w:tc>
          <w:tcPr>
            <w:tcW w:w="2140" w:type="dxa"/>
            <w:vMerge w:val="restart"/>
            <w:tcBorders>
              <w:top w:val="nil"/>
            </w:tcBorders>
            <w:shd w:val="clear" w:color="auto" w:fill="FFFF00"/>
          </w:tcPr>
          <w:p w14:paraId="52C6DF6B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>
              <w:rPr>
                <w:lang w:eastAsia="zh-CN"/>
              </w:rPr>
              <w:t>Fc = 845.5</w:t>
            </w:r>
          </w:p>
        </w:tc>
        <w:tc>
          <w:tcPr>
            <w:tcW w:w="214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75F838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>
              <w:rPr>
                <w:rFonts w:cs="Arial"/>
                <w:szCs w:val="18"/>
              </w:rPr>
              <w:t>≥ 0</w:t>
            </w:r>
          </w:p>
        </w:tc>
        <w:tc>
          <w:tcPr>
            <w:tcW w:w="27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C048D8" w14:textId="77777777" w:rsidR="009915C0" w:rsidRPr="001D0283" w:rsidRDefault="009915C0" w:rsidP="001D3D36">
            <w:pPr>
              <w:pStyle w:val="TAC"/>
            </w:pPr>
            <w:r>
              <w:rPr>
                <w:rFonts w:cs="Arial"/>
                <w:szCs w:val="18"/>
              </w:rPr>
              <w:t>≥ -1.7*12*</w:t>
            </w:r>
            <w:r w:rsidRPr="002307FD">
              <w:rPr>
                <w:rFonts w:cs="Arial"/>
                <w:szCs w:val="18"/>
              </w:rPr>
              <w:t>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8.2</w:t>
            </w:r>
          </w:p>
        </w:tc>
        <w:tc>
          <w:tcPr>
            <w:tcW w:w="9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B771C4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>
              <w:rPr>
                <w:rFonts w:cs="Arial"/>
                <w:szCs w:val="18"/>
              </w:rPr>
              <w:t>A7</w:t>
            </w:r>
          </w:p>
        </w:tc>
      </w:tr>
      <w:tr w:rsidR="009915C0" w:rsidRPr="001D0283" w14:paraId="25B986B6" w14:textId="77777777" w:rsidTr="001D3D36">
        <w:trPr>
          <w:jc w:val="center"/>
        </w:trPr>
        <w:tc>
          <w:tcPr>
            <w:tcW w:w="1440" w:type="dxa"/>
            <w:vMerge/>
            <w:shd w:val="clear" w:color="auto" w:fill="FFFF00"/>
          </w:tcPr>
          <w:p w14:paraId="48F0DE6D" w14:textId="77777777" w:rsidR="009915C0" w:rsidRPr="001D0283" w:rsidRDefault="009915C0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vMerge/>
            <w:tcBorders>
              <w:bottom w:val="single" w:sz="4" w:space="0" w:color="auto"/>
            </w:tcBorders>
            <w:shd w:val="clear" w:color="auto" w:fill="FFFF00"/>
          </w:tcPr>
          <w:p w14:paraId="5B91D489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937CEA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>
              <w:rPr>
                <w:rFonts w:cs="Arial"/>
                <w:szCs w:val="18"/>
              </w:rPr>
              <w:t>≤ 1.26</w:t>
            </w:r>
          </w:p>
        </w:tc>
        <w:tc>
          <w:tcPr>
            <w:tcW w:w="27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2BDB20" w14:textId="77777777" w:rsidR="009915C0" w:rsidRPr="001D0283" w:rsidRDefault="009915C0" w:rsidP="001D3D36">
            <w:pPr>
              <w:pStyle w:val="TAC"/>
            </w:pPr>
            <w:r>
              <w:rPr>
                <w:rFonts w:cs="Arial"/>
                <w:szCs w:val="18"/>
              </w:rPr>
              <w:t>≥ 12*</w:t>
            </w:r>
            <w:r w:rsidRPr="002307FD">
              <w:rPr>
                <w:rFonts w:cs="Arial"/>
                <w:szCs w:val="18"/>
              </w:rPr>
              <w:t>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proofErr w:type="spellEnd"/>
            <w:r>
              <w:rPr>
                <w:rFonts w:cs="Arial"/>
                <w:szCs w:val="18"/>
              </w:rPr>
              <w:t xml:space="preserve"> – 0.15</w:t>
            </w:r>
          </w:p>
        </w:tc>
        <w:tc>
          <w:tcPr>
            <w:tcW w:w="9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82245C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>
              <w:rPr>
                <w:rFonts w:cs="Arial"/>
                <w:szCs w:val="18"/>
              </w:rPr>
              <w:t>A8</w:t>
            </w:r>
          </w:p>
        </w:tc>
      </w:tr>
      <w:tr w:rsidR="009915C0" w:rsidRPr="001D0283" w14:paraId="4D250534" w14:textId="77777777" w:rsidTr="001D3D36">
        <w:trPr>
          <w:jc w:val="center"/>
        </w:trPr>
        <w:tc>
          <w:tcPr>
            <w:tcW w:w="1440" w:type="dxa"/>
            <w:vMerge/>
            <w:tcBorders>
              <w:bottom w:val="single" w:sz="4" w:space="0" w:color="auto"/>
            </w:tcBorders>
            <w:shd w:val="clear" w:color="auto" w:fill="FFFF00"/>
          </w:tcPr>
          <w:p w14:paraId="5971AAD0" w14:textId="77777777" w:rsidR="009915C0" w:rsidRPr="001D0283" w:rsidRDefault="009915C0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FFFF00"/>
          </w:tcPr>
          <w:p w14:paraId="78B2DE54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8</w:t>
            </w:r>
            <w:r>
              <w:rPr>
                <w:rFonts w:cs="Arial"/>
              </w:rPr>
              <w:t xml:space="preserve">38.1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</w:t>
            </w:r>
            <w:r>
              <w:rPr>
                <w:rFonts w:cs="Arial"/>
              </w:rPr>
              <w:t>1.5</w:t>
            </w:r>
          </w:p>
        </w:tc>
        <w:tc>
          <w:tcPr>
            <w:tcW w:w="214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082485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>
              <w:rPr>
                <w:rFonts w:cs="Arial"/>
                <w:szCs w:val="18"/>
              </w:rPr>
              <w:t>≥ 4.68</w:t>
            </w:r>
          </w:p>
        </w:tc>
        <w:tc>
          <w:tcPr>
            <w:tcW w:w="27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6DBA4A" w14:textId="77777777" w:rsidR="009915C0" w:rsidRPr="001D0283" w:rsidRDefault="009915C0" w:rsidP="001D3D36">
            <w:pPr>
              <w:pStyle w:val="TAC"/>
            </w:pPr>
            <w:r>
              <w:rPr>
                <w:rFonts w:cs="Arial"/>
                <w:szCs w:val="18"/>
              </w:rPr>
              <w:t>≥ -0.7*12*</w:t>
            </w:r>
            <w:r w:rsidRPr="002307FD">
              <w:rPr>
                <w:rFonts w:cs="Arial"/>
                <w:szCs w:val="18"/>
              </w:rPr>
              <w:t>SCS*</w:t>
            </w:r>
            <w:proofErr w:type="spellStart"/>
            <w:r w:rsidRPr="002307FD">
              <w:rPr>
                <w:rFonts w:cs="Arial"/>
                <w:szCs w:val="18"/>
              </w:rPr>
              <w:t>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proofErr w:type="spellEnd"/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7.8</w:t>
            </w:r>
          </w:p>
        </w:tc>
        <w:tc>
          <w:tcPr>
            <w:tcW w:w="990" w:type="dxa"/>
            <w:shd w:val="clear" w:color="auto" w:fill="FFFF0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9076A8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>
              <w:rPr>
                <w:rFonts w:cs="Arial"/>
                <w:szCs w:val="18"/>
              </w:rPr>
              <w:t>A9</w:t>
            </w:r>
          </w:p>
        </w:tc>
      </w:tr>
      <w:tr w:rsidR="009915C0" w:rsidRPr="001D0283" w14:paraId="2C50D908" w14:textId="77777777" w:rsidTr="001D3D36">
        <w:trPr>
          <w:jc w:val="center"/>
        </w:trPr>
        <w:tc>
          <w:tcPr>
            <w:tcW w:w="1440" w:type="dxa"/>
            <w:tcBorders>
              <w:bottom w:val="nil"/>
            </w:tcBorders>
            <w:shd w:val="clear" w:color="auto" w:fill="auto"/>
            <w:hideMark/>
          </w:tcPr>
          <w:p w14:paraId="204568FE" w14:textId="77777777" w:rsidR="009915C0" w:rsidRPr="001D0283" w:rsidRDefault="009915C0" w:rsidP="001D3D36">
            <w:pPr>
              <w:pStyle w:val="TAC"/>
              <w:keepNext w:val="0"/>
            </w:pPr>
            <w:r w:rsidRPr="001D0283">
              <w:t>10MHz</w:t>
            </w: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21D9AE98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840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844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0BBA49" w14:textId="77777777" w:rsidR="009915C0" w:rsidRPr="001D0283" w:rsidRDefault="009915C0" w:rsidP="001D3D36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5.76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F65DC8" w14:textId="77777777" w:rsidR="009915C0" w:rsidRPr="001D0283" w:rsidRDefault="009915C0" w:rsidP="001D3D36">
            <w:pPr>
              <w:pStyle w:val="TAC"/>
            </w:pPr>
            <w:r w:rsidRPr="001D0283">
              <w:t>&gt;1.08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78A4A4" w14:textId="77777777" w:rsidR="009915C0" w:rsidRPr="001D0283" w:rsidRDefault="009915C0" w:rsidP="001D3D36">
            <w:pPr>
              <w:pStyle w:val="TAC"/>
            </w:pPr>
            <w:r w:rsidRPr="001D0283">
              <w:t>A1</w:t>
            </w:r>
          </w:p>
        </w:tc>
      </w:tr>
      <w:tr w:rsidR="009915C0" w:rsidRPr="001D0283" w14:paraId="2CC98872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34A2DD40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670EB5D1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61FD66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≥</w:t>
            </w:r>
            <w:r w:rsidRPr="001D0283">
              <w:t>5.76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43102A" w14:textId="77777777" w:rsidR="009915C0" w:rsidRPr="001D0283" w:rsidRDefault="009915C0" w:rsidP="001D3D36">
            <w:pPr>
              <w:pStyle w:val="TAC"/>
            </w:pPr>
            <w:r w:rsidRPr="001D0283">
              <w:t>≤1.08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CFFA7F" w14:textId="77777777" w:rsidR="009915C0" w:rsidRPr="001D0283" w:rsidRDefault="009915C0" w:rsidP="001D3D36">
            <w:pPr>
              <w:pStyle w:val="TAC"/>
            </w:pPr>
            <w:r w:rsidRPr="001D0283">
              <w:t>A4</w:t>
            </w:r>
          </w:p>
        </w:tc>
      </w:tr>
      <w:tr w:rsidR="009915C0" w:rsidRPr="001D0283" w14:paraId="508AA1EB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4A843AA1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4DCA1BB0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</w:tcPr>
          <w:p w14:paraId="5D9509AD" w14:textId="77777777" w:rsidR="009915C0" w:rsidRPr="001D0283" w:rsidRDefault="009915C0" w:rsidP="001D3D36">
            <w:pPr>
              <w:pStyle w:val="TAC"/>
            </w:pPr>
            <w:r w:rsidRPr="001D0283">
              <w:rPr>
                <w:rFonts w:cs="Arial"/>
              </w:rPr>
              <w:t>&lt;5.76,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≥4.14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A10A6A" w14:textId="77777777" w:rsidR="009915C0" w:rsidRPr="001D0283" w:rsidRDefault="009915C0" w:rsidP="001D3D36">
            <w:pPr>
              <w:pStyle w:val="TAC"/>
            </w:pPr>
            <w:r w:rsidRPr="001D0283">
              <w:t>≥2.7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1952CE" w14:textId="77777777" w:rsidR="009915C0" w:rsidRPr="001D0283" w:rsidRDefault="009915C0" w:rsidP="001D3D36">
            <w:pPr>
              <w:pStyle w:val="TAC"/>
            </w:pPr>
            <w:r w:rsidRPr="001D0283">
              <w:t>A2</w:t>
            </w:r>
          </w:p>
        </w:tc>
      </w:tr>
      <w:tr w:rsidR="009915C0" w:rsidRPr="001D0283" w14:paraId="56CCFBF4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7172A297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5D45C1D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DE95AF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&lt;2.52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21298C" w14:textId="77777777" w:rsidR="009915C0" w:rsidRPr="001D0283" w:rsidRDefault="009915C0" w:rsidP="001D3D36">
            <w:pPr>
              <w:pStyle w:val="TAC"/>
            </w:pPr>
            <w:r w:rsidRPr="001D0283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43CAEF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A3</w:t>
            </w:r>
          </w:p>
        </w:tc>
      </w:tr>
      <w:tr w:rsidR="009915C0" w:rsidRPr="001D0283" w14:paraId="15620268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10EAA446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14ACC2BC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835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840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B76DB4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≥</w:t>
            </w:r>
            <w:r w:rsidRPr="001D0283">
              <w:t>7.2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F87034" w14:textId="77777777" w:rsidR="009915C0" w:rsidRPr="001D0283" w:rsidRDefault="009915C0" w:rsidP="001D3D36">
            <w:pPr>
              <w:pStyle w:val="TAC"/>
            </w:pPr>
            <w:r w:rsidRPr="001D0283"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F53E41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t>A1</w:t>
            </w:r>
          </w:p>
        </w:tc>
      </w:tr>
      <w:tr w:rsidR="009915C0" w:rsidRPr="001D0283" w14:paraId="1D8B870B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6C030B80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4BDD156D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8BCE09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&lt;7.2,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≥5.22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6C2E80" w14:textId="77777777" w:rsidR="009915C0" w:rsidRPr="001D0283" w:rsidRDefault="009915C0" w:rsidP="001D3D36">
            <w:pPr>
              <w:pStyle w:val="TAC"/>
            </w:pPr>
            <w:r w:rsidRPr="001D0283">
              <w:t>≥4.32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40A875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t>A2</w:t>
            </w:r>
          </w:p>
        </w:tc>
      </w:tr>
      <w:tr w:rsidR="009915C0" w:rsidRPr="001D0283" w14:paraId="6B1FB805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CC87243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0D42FD6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3BE0C2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&lt;1.08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2A5F45" w14:textId="77777777" w:rsidR="009915C0" w:rsidRPr="001D0283" w:rsidRDefault="009915C0" w:rsidP="001D3D36">
            <w:pPr>
              <w:pStyle w:val="TAC"/>
            </w:pPr>
            <w:r w:rsidRPr="001D0283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95DBD8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A3</w:t>
            </w:r>
          </w:p>
        </w:tc>
      </w:tr>
      <w:tr w:rsidR="009915C0" w:rsidRPr="001D0283" w14:paraId="6CA13E30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3AE38DC1" w14:textId="77777777" w:rsidR="009915C0" w:rsidRPr="001D0283" w:rsidRDefault="009915C0" w:rsidP="001D3D36">
            <w:pPr>
              <w:pStyle w:val="TAC"/>
              <w:keepNext w:val="0"/>
            </w:pPr>
            <w:r w:rsidRPr="001D0283">
              <w:t>15MHz</w:t>
            </w: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46C1FB5B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837.5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841.5</w:t>
            </w:r>
          </w:p>
        </w:tc>
        <w:tc>
          <w:tcPr>
            <w:tcW w:w="2140" w:type="dxa"/>
          </w:tcPr>
          <w:p w14:paraId="1AD4AE86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≥9.36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3803B3" w14:textId="77777777" w:rsidR="009915C0" w:rsidRPr="001D0283" w:rsidRDefault="009915C0" w:rsidP="001D3D36">
            <w:pPr>
              <w:pStyle w:val="TAC"/>
            </w:pPr>
            <w:r w:rsidRPr="001D0283">
              <w:t>&gt;1.08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F2CCA2" w14:textId="77777777" w:rsidR="009915C0" w:rsidRPr="001D0283" w:rsidRDefault="009915C0" w:rsidP="001D3D36">
            <w:pPr>
              <w:pStyle w:val="TAC"/>
            </w:pPr>
            <w:r w:rsidRPr="001D0283">
              <w:t>A1</w:t>
            </w:r>
          </w:p>
        </w:tc>
      </w:tr>
      <w:tr w:rsidR="009915C0" w:rsidRPr="001D0283" w14:paraId="200B9A77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00DBA164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04CB26D0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</w:tcPr>
          <w:p w14:paraId="009CB6DC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≥9.36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1FC4DD" w14:textId="77777777" w:rsidR="009915C0" w:rsidRPr="001D0283" w:rsidRDefault="009915C0" w:rsidP="001D3D36">
            <w:pPr>
              <w:pStyle w:val="TAC"/>
            </w:pPr>
            <w:r w:rsidRPr="001D0283">
              <w:t>≤1.08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D00990" w14:textId="77777777" w:rsidR="009915C0" w:rsidRPr="001D0283" w:rsidRDefault="009915C0" w:rsidP="001D3D36">
            <w:pPr>
              <w:pStyle w:val="TAC"/>
            </w:pPr>
            <w:r w:rsidRPr="001D0283">
              <w:t>A4</w:t>
            </w:r>
          </w:p>
        </w:tc>
      </w:tr>
      <w:tr w:rsidR="009915C0" w:rsidRPr="001D0283" w14:paraId="69AE12E8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78318B6A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1FBE4697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</w:tcPr>
          <w:p w14:paraId="61A6C3AE" w14:textId="77777777" w:rsidR="009915C0" w:rsidRPr="001D0283" w:rsidRDefault="009915C0" w:rsidP="001D3D36">
            <w:pPr>
              <w:pStyle w:val="TAC"/>
            </w:pPr>
            <w:r w:rsidRPr="001D0283">
              <w:rPr>
                <w:rFonts w:cs="Arial"/>
              </w:rPr>
              <w:t>&lt;9.36,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≥4.68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ADC639" w14:textId="77777777" w:rsidR="009915C0" w:rsidRPr="001D0283" w:rsidRDefault="009915C0" w:rsidP="001D3D36">
            <w:pPr>
              <w:pStyle w:val="TAC"/>
            </w:pPr>
            <w:r w:rsidRPr="001D0283">
              <w:t>≥3.6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9A54A6" w14:textId="77777777" w:rsidR="009915C0" w:rsidRPr="001D0283" w:rsidRDefault="009915C0" w:rsidP="001D3D36">
            <w:pPr>
              <w:pStyle w:val="TAC"/>
            </w:pPr>
            <w:r w:rsidRPr="001D0283">
              <w:t>A2</w:t>
            </w:r>
          </w:p>
        </w:tc>
      </w:tr>
      <w:tr w:rsidR="009915C0" w:rsidRPr="001D0283" w14:paraId="5A0F7AA0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  <w:hideMark/>
          </w:tcPr>
          <w:p w14:paraId="56184DBC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7D6AFE02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9F9554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&lt;3.96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308211" w14:textId="77777777" w:rsidR="009915C0" w:rsidRPr="001D0283" w:rsidRDefault="009915C0" w:rsidP="001D3D36">
            <w:pPr>
              <w:pStyle w:val="TAC"/>
            </w:pPr>
            <w:r w:rsidRPr="001D0283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FABC1E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A3</w:t>
            </w:r>
          </w:p>
        </w:tc>
      </w:tr>
      <w:tr w:rsidR="009915C0" w:rsidRPr="001D0283" w14:paraId="2BD6D7E6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1EE04104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1C2AF7B8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831.5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837.5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6E0956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≥10.8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690AA0" w14:textId="77777777" w:rsidR="009915C0" w:rsidRPr="001D0283" w:rsidRDefault="009915C0" w:rsidP="001D3D36">
            <w:pPr>
              <w:pStyle w:val="TAC"/>
            </w:pPr>
            <w:r w:rsidRPr="001D0283">
              <w:t>&gt;1.08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C9628F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t>A1</w:t>
            </w:r>
          </w:p>
        </w:tc>
      </w:tr>
      <w:tr w:rsidR="009915C0" w:rsidRPr="001D0283" w14:paraId="4C17BA8D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6C256520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71A55CE8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EA19DA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≥10.8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EEBDDB" w14:textId="77777777" w:rsidR="009915C0" w:rsidRPr="001D0283" w:rsidRDefault="009915C0" w:rsidP="001D3D36">
            <w:pPr>
              <w:pStyle w:val="TAC"/>
            </w:pPr>
            <w:r w:rsidRPr="001D0283">
              <w:t>≤1.08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F61F33" w14:textId="77777777" w:rsidR="009915C0" w:rsidRPr="001D0283" w:rsidRDefault="009915C0" w:rsidP="001D3D36">
            <w:pPr>
              <w:pStyle w:val="TAC"/>
            </w:pPr>
            <w:r w:rsidRPr="001D0283">
              <w:t>A4</w:t>
            </w:r>
          </w:p>
        </w:tc>
      </w:tr>
      <w:tr w:rsidR="009915C0" w:rsidRPr="001D0283" w14:paraId="575938A5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455C8798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09CA99EE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7FEC6B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&lt;10.8,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≥6.48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9D9E1D" w14:textId="77777777" w:rsidR="009915C0" w:rsidRPr="001D0283" w:rsidRDefault="009915C0" w:rsidP="001D3D36">
            <w:pPr>
              <w:pStyle w:val="TAC"/>
            </w:pPr>
            <w:r w:rsidRPr="001D0283">
              <w:t>≥3.6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C77ED3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t>A2</w:t>
            </w:r>
          </w:p>
        </w:tc>
      </w:tr>
      <w:tr w:rsidR="009915C0" w:rsidRPr="001D0283" w14:paraId="1573F681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14DF0389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4A976055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57743F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&lt;2.7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1366C9" w14:textId="77777777" w:rsidR="009915C0" w:rsidRPr="001D0283" w:rsidRDefault="009915C0" w:rsidP="001D3D36">
            <w:pPr>
              <w:pStyle w:val="TAC"/>
            </w:pPr>
            <w:r w:rsidRPr="001D0283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5AF4F4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A3</w:t>
            </w:r>
          </w:p>
        </w:tc>
      </w:tr>
      <w:tr w:rsidR="009915C0" w:rsidRPr="001D0283" w14:paraId="3FE33C55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1CC47FBE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39655D70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831.5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BE5B1F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≥13.14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BA680A" w14:textId="77777777" w:rsidR="009915C0" w:rsidRPr="001D0283" w:rsidRDefault="009915C0" w:rsidP="001D3D36">
            <w:pPr>
              <w:pStyle w:val="TAC"/>
            </w:pPr>
            <w:r w:rsidRPr="001D0283">
              <w:t>&gt;0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360ED2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A1</w:t>
            </w:r>
          </w:p>
        </w:tc>
      </w:tr>
      <w:tr w:rsidR="009915C0" w:rsidRPr="001D0283" w14:paraId="78DD4764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0B8E6741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711BE6A7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6C7DCB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&lt;13.14,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≥7.92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22A898" w14:textId="77777777" w:rsidR="009915C0" w:rsidRPr="001D0283" w:rsidRDefault="009915C0" w:rsidP="001D3D36">
            <w:pPr>
              <w:pStyle w:val="TAC"/>
            </w:pPr>
            <w:r w:rsidRPr="001D0283">
              <w:t>≥3.6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AA8C83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A2</w:t>
            </w:r>
          </w:p>
        </w:tc>
      </w:tr>
      <w:tr w:rsidR="009915C0" w:rsidRPr="001D0283" w14:paraId="014750F0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C08C44F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75FE3A3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ACD55C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&lt;0.72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81E88A" w14:textId="77777777" w:rsidR="009915C0" w:rsidRPr="001D0283" w:rsidRDefault="009915C0" w:rsidP="001D3D36">
            <w:pPr>
              <w:pStyle w:val="TAC"/>
            </w:pPr>
            <w:r w:rsidRPr="001D0283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C2BFDD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A3</w:t>
            </w:r>
          </w:p>
        </w:tc>
      </w:tr>
      <w:tr w:rsidR="009915C0" w:rsidRPr="001D0283" w14:paraId="74B5404B" w14:textId="77777777" w:rsidTr="001D3D36">
        <w:trPr>
          <w:jc w:val="center"/>
        </w:trPr>
        <w:tc>
          <w:tcPr>
            <w:tcW w:w="1440" w:type="dxa"/>
            <w:tcBorders>
              <w:bottom w:val="nil"/>
            </w:tcBorders>
            <w:shd w:val="clear" w:color="auto" w:fill="auto"/>
          </w:tcPr>
          <w:p w14:paraId="27F8BDE3" w14:textId="77777777" w:rsidR="009915C0" w:rsidRPr="001D0283" w:rsidRDefault="009915C0" w:rsidP="001D3D36">
            <w:pPr>
              <w:pStyle w:val="TAC"/>
            </w:pPr>
            <w:r w:rsidRPr="001D0283">
              <w:t>20MHz</w:t>
            </w: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0C9977E0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835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&lt;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839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987326" w14:textId="77777777" w:rsidR="009915C0" w:rsidRPr="001D0283" w:rsidRDefault="009915C0" w:rsidP="001D3D36">
            <w:pPr>
              <w:pStyle w:val="TAC"/>
            </w:pPr>
            <w:r w:rsidRPr="001D0283">
              <w:rPr>
                <w:rFonts w:cs="Arial"/>
              </w:rPr>
              <w:t>≥</w:t>
            </w:r>
            <w:r w:rsidRPr="001D0283">
              <w:t>12.24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8665CA" w14:textId="77777777" w:rsidR="009915C0" w:rsidRPr="001D0283" w:rsidRDefault="009915C0" w:rsidP="001D3D36">
            <w:pPr>
              <w:pStyle w:val="TAC"/>
            </w:pPr>
            <w:r w:rsidRPr="001D0283">
              <w:t>&gt;1.08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FBC4AF" w14:textId="77777777" w:rsidR="009915C0" w:rsidRPr="001D0283" w:rsidRDefault="009915C0" w:rsidP="001D3D36">
            <w:pPr>
              <w:pStyle w:val="TAC"/>
            </w:pPr>
            <w:r w:rsidRPr="001D0283">
              <w:t>A1</w:t>
            </w:r>
          </w:p>
        </w:tc>
      </w:tr>
      <w:tr w:rsidR="009915C0" w:rsidRPr="001D0283" w14:paraId="478CAA4B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68706B77" w14:textId="77777777" w:rsidR="009915C0" w:rsidRPr="001D0283" w:rsidRDefault="009915C0" w:rsidP="001D3D36">
            <w:pPr>
              <w:pStyle w:val="TAC"/>
              <w:keepNext w:val="0"/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3BD79590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918D47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≥</w:t>
            </w:r>
            <w:r w:rsidRPr="001D0283">
              <w:t>12.24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E5C012" w14:textId="77777777" w:rsidR="009915C0" w:rsidRPr="001D0283" w:rsidRDefault="009915C0" w:rsidP="001D3D36">
            <w:pPr>
              <w:pStyle w:val="TAC"/>
            </w:pPr>
            <w:r w:rsidRPr="001D0283">
              <w:t>≤1.08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06663B" w14:textId="77777777" w:rsidR="009915C0" w:rsidRPr="001D0283" w:rsidRDefault="009915C0" w:rsidP="001D3D36">
            <w:pPr>
              <w:pStyle w:val="TAC"/>
            </w:pPr>
            <w:r w:rsidRPr="001D0283">
              <w:t>A4</w:t>
            </w:r>
          </w:p>
        </w:tc>
      </w:tr>
      <w:tr w:rsidR="009915C0" w:rsidRPr="001D0283" w14:paraId="0FF2BB0A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7A6DD64F" w14:textId="77777777" w:rsidR="009915C0" w:rsidRPr="001D0283" w:rsidRDefault="009915C0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62C39773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95EF46" w14:textId="77777777" w:rsidR="009915C0" w:rsidRPr="001D0283" w:rsidRDefault="009915C0" w:rsidP="001D3D36">
            <w:pPr>
              <w:pStyle w:val="TAC"/>
            </w:pPr>
            <w:r w:rsidRPr="001D0283">
              <w:rPr>
                <w:rFonts w:cs="Arial"/>
              </w:rPr>
              <w:t>&lt;12.24,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≥8.46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08F167" w14:textId="77777777" w:rsidR="009915C0" w:rsidRPr="001D0283" w:rsidRDefault="009915C0" w:rsidP="001D3D36">
            <w:pPr>
              <w:pStyle w:val="TAC"/>
            </w:pPr>
            <w:r w:rsidRPr="001D0283">
              <w:t>≥5.4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21ACE5" w14:textId="77777777" w:rsidR="009915C0" w:rsidRPr="001D0283" w:rsidRDefault="009915C0" w:rsidP="001D3D36">
            <w:pPr>
              <w:pStyle w:val="TAC"/>
            </w:pPr>
            <w:r w:rsidRPr="001D0283">
              <w:t>A2</w:t>
            </w:r>
          </w:p>
        </w:tc>
      </w:tr>
      <w:tr w:rsidR="009915C0" w:rsidRPr="001D0283" w14:paraId="7F6D677B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6DFE2D32" w14:textId="77777777" w:rsidR="009915C0" w:rsidRPr="001D0283" w:rsidRDefault="009915C0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4B18CAB4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2538D4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&lt;5.58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01E3E5" w14:textId="77777777" w:rsidR="009915C0" w:rsidRPr="001D0283" w:rsidRDefault="009915C0" w:rsidP="001D3D36">
            <w:pPr>
              <w:pStyle w:val="TAC"/>
            </w:pPr>
            <w:r w:rsidRPr="001D0283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90C1F3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A3</w:t>
            </w:r>
          </w:p>
        </w:tc>
      </w:tr>
      <w:tr w:rsidR="009915C0" w:rsidRPr="001D0283" w14:paraId="3D8488AC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2327E294" w14:textId="77777777" w:rsidR="009915C0" w:rsidRPr="001D0283" w:rsidRDefault="009915C0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bottom w:val="nil"/>
            </w:tcBorders>
            <w:shd w:val="clear" w:color="auto" w:fill="auto"/>
          </w:tcPr>
          <w:p w14:paraId="4C2C1C36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Fc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≤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835</w:t>
            </w: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43124B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≥</w:t>
            </w:r>
            <w:r w:rsidRPr="001D0283">
              <w:t>13.68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219672" w14:textId="77777777" w:rsidR="009915C0" w:rsidRPr="001D0283" w:rsidRDefault="009915C0" w:rsidP="001D3D36">
            <w:pPr>
              <w:pStyle w:val="TAC"/>
            </w:pPr>
            <w:r w:rsidRPr="001D0283">
              <w:t>&gt;1.08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956D07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A1</w:t>
            </w:r>
          </w:p>
        </w:tc>
      </w:tr>
      <w:tr w:rsidR="009915C0" w:rsidRPr="001D0283" w14:paraId="393A2BF8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207C143D" w14:textId="77777777" w:rsidR="009915C0" w:rsidRPr="001D0283" w:rsidRDefault="009915C0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53213543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0521A8" w14:textId="77777777" w:rsidR="009915C0" w:rsidRPr="001D0283" w:rsidRDefault="009915C0" w:rsidP="001D3D36">
            <w:pPr>
              <w:pStyle w:val="TAC"/>
              <w:rPr>
                <w:rFonts w:cs="Arial"/>
              </w:rPr>
            </w:pPr>
            <w:r w:rsidRPr="001D0283">
              <w:rPr>
                <w:rFonts w:cs="Arial"/>
              </w:rPr>
              <w:t>≥</w:t>
            </w:r>
            <w:r w:rsidRPr="001D0283">
              <w:t>13.68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E90D76" w14:textId="77777777" w:rsidR="009915C0" w:rsidRPr="001D0283" w:rsidRDefault="009915C0" w:rsidP="001D3D36">
            <w:pPr>
              <w:pStyle w:val="TAC"/>
            </w:pPr>
            <w:r w:rsidRPr="001D0283">
              <w:t>≤1.08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B64322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A4</w:t>
            </w:r>
          </w:p>
        </w:tc>
      </w:tr>
      <w:tr w:rsidR="009915C0" w:rsidRPr="001D0283" w14:paraId="2ED441CB" w14:textId="77777777" w:rsidTr="001D3D36">
        <w:trPr>
          <w:jc w:val="center"/>
        </w:trPr>
        <w:tc>
          <w:tcPr>
            <w:tcW w:w="1440" w:type="dxa"/>
            <w:tcBorders>
              <w:top w:val="nil"/>
              <w:bottom w:val="nil"/>
            </w:tcBorders>
            <w:shd w:val="clear" w:color="auto" w:fill="auto"/>
          </w:tcPr>
          <w:p w14:paraId="07B5A0EA" w14:textId="77777777" w:rsidR="009915C0" w:rsidRPr="001D0283" w:rsidRDefault="009915C0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  <w:bottom w:val="nil"/>
            </w:tcBorders>
            <w:shd w:val="clear" w:color="auto" w:fill="auto"/>
          </w:tcPr>
          <w:p w14:paraId="5DEADFFD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9FC27B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rFonts w:cs="Arial"/>
              </w:rPr>
              <w:t>&lt;13.68,</w:t>
            </w:r>
            <w:r>
              <w:rPr>
                <w:rFonts w:cs="Arial"/>
              </w:rPr>
              <w:t xml:space="preserve"> </w:t>
            </w:r>
            <w:r w:rsidRPr="001D0283">
              <w:rPr>
                <w:rFonts w:cs="Arial"/>
              </w:rPr>
              <w:t>≥8.46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F4ACCC" w14:textId="77777777" w:rsidR="009915C0" w:rsidRPr="001D0283" w:rsidRDefault="009915C0" w:rsidP="001D3D36">
            <w:pPr>
              <w:pStyle w:val="TAC"/>
            </w:pPr>
            <w:r w:rsidRPr="001D0283">
              <w:t>≥5.4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95C5DC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A2</w:t>
            </w:r>
          </w:p>
        </w:tc>
      </w:tr>
      <w:tr w:rsidR="009915C0" w:rsidRPr="001D0283" w14:paraId="7673D979" w14:textId="77777777" w:rsidTr="001D3D36">
        <w:trPr>
          <w:jc w:val="center"/>
        </w:trPr>
        <w:tc>
          <w:tcPr>
            <w:tcW w:w="1440" w:type="dxa"/>
            <w:tcBorders>
              <w:top w:val="nil"/>
            </w:tcBorders>
            <w:shd w:val="clear" w:color="auto" w:fill="auto"/>
          </w:tcPr>
          <w:p w14:paraId="1FECDD6B" w14:textId="77777777" w:rsidR="009915C0" w:rsidRPr="001D0283" w:rsidRDefault="009915C0" w:rsidP="001D3D36">
            <w:pPr>
              <w:pStyle w:val="TAC"/>
              <w:keepNext w:val="0"/>
              <w:rPr>
                <w:rFonts w:cs="Arial"/>
                <w:lang w:eastAsia="zh-CN"/>
              </w:rPr>
            </w:pPr>
          </w:p>
        </w:tc>
        <w:tc>
          <w:tcPr>
            <w:tcW w:w="2140" w:type="dxa"/>
            <w:tcBorders>
              <w:top w:val="nil"/>
            </w:tcBorders>
            <w:shd w:val="clear" w:color="auto" w:fill="auto"/>
          </w:tcPr>
          <w:p w14:paraId="5CF70F16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</w:p>
        </w:tc>
        <w:tc>
          <w:tcPr>
            <w:tcW w:w="21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0AA832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&lt;4.32</w:t>
            </w:r>
          </w:p>
        </w:tc>
        <w:tc>
          <w:tcPr>
            <w:tcW w:w="27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E33A89" w14:textId="77777777" w:rsidR="009915C0" w:rsidRPr="001D0283" w:rsidRDefault="009915C0" w:rsidP="001D3D36">
            <w:pPr>
              <w:pStyle w:val="TAC"/>
            </w:pPr>
            <w:r w:rsidRPr="001D0283">
              <w:t>≤0.36</w:t>
            </w:r>
          </w:p>
        </w:tc>
        <w:tc>
          <w:tcPr>
            <w:tcW w:w="9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4998B2" w14:textId="77777777" w:rsidR="009915C0" w:rsidRPr="001D0283" w:rsidRDefault="009915C0" w:rsidP="001D3D36">
            <w:pPr>
              <w:pStyle w:val="TAC"/>
              <w:rPr>
                <w:lang w:eastAsia="zh-CN"/>
              </w:rPr>
            </w:pPr>
            <w:r w:rsidRPr="001D0283">
              <w:rPr>
                <w:lang w:eastAsia="zh-CN"/>
              </w:rPr>
              <w:t>A3</w:t>
            </w:r>
          </w:p>
        </w:tc>
      </w:tr>
    </w:tbl>
    <w:p w14:paraId="556AFDFA" w14:textId="77777777" w:rsidR="009915C0" w:rsidRPr="001D0283" w:rsidRDefault="009915C0" w:rsidP="009915C0"/>
    <w:p w14:paraId="049E45F4" w14:textId="77777777" w:rsidR="009915C0" w:rsidRPr="001D0283" w:rsidRDefault="009915C0" w:rsidP="009915C0">
      <w:pPr>
        <w:pStyle w:val="TH"/>
      </w:pPr>
      <w:r w:rsidRPr="001D0283">
        <w:t>Table 6.2.3.24-2: A-MPR for NS_15</w:t>
      </w:r>
    </w:p>
    <w:tbl>
      <w:tblPr>
        <w:tblW w:w="5000" w:type="pct"/>
        <w:jc w:val="center"/>
        <w:tblCellMar>
          <w:left w:w="28" w:type="dxa"/>
        </w:tblCellMar>
        <w:tblLook w:val="01E0" w:firstRow="1" w:lastRow="1" w:firstColumn="1" w:lastColumn="1" w:noHBand="0" w:noVBand="0"/>
      </w:tblPr>
      <w:tblGrid>
        <w:gridCol w:w="1621"/>
        <w:gridCol w:w="904"/>
        <w:gridCol w:w="904"/>
        <w:gridCol w:w="904"/>
        <w:gridCol w:w="904"/>
        <w:gridCol w:w="904"/>
        <w:gridCol w:w="872"/>
        <w:gridCol w:w="872"/>
        <w:gridCol w:w="872"/>
        <w:gridCol w:w="872"/>
      </w:tblGrid>
      <w:tr w:rsidR="009915C0" w:rsidRPr="001D0283" w14:paraId="707EFB8C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E44DB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Modulation/Waveform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DD46DA2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A1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7EC528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A2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E5930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A3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04F1E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A4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81315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0D6A9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A6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7477D68D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A7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46ED22A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A8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A816150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>
              <w:rPr>
                <w:rFonts w:eastAsia="Yu Mincho"/>
              </w:rPr>
              <w:t>A9</w:t>
            </w:r>
          </w:p>
        </w:tc>
      </w:tr>
      <w:tr w:rsidR="009915C0" w:rsidRPr="001D0283" w14:paraId="5E44B919" w14:textId="77777777" w:rsidTr="001D3D36">
        <w:trPr>
          <w:jc w:val="center"/>
        </w:trPr>
        <w:tc>
          <w:tcPr>
            <w:tcW w:w="83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5209F" w14:textId="77777777" w:rsidR="009915C0" w:rsidRPr="001D0283" w:rsidRDefault="009915C0" w:rsidP="001D3D36">
            <w:pPr>
              <w:pStyle w:val="TAH"/>
              <w:rPr>
                <w:rFonts w:eastAsia="Yu Mincho"/>
                <w:lang w:eastAsia="ko-KR"/>
              </w:rPr>
            </w:pP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4149DA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BB2515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8A7E41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A6579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B38EFA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Outer/Inner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80D341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Edge/Inner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58353490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Edge/Inner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0C2E4AE3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Edge/Inner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66FBA062" w14:textId="77777777" w:rsidR="009915C0" w:rsidRPr="001D0283" w:rsidRDefault="009915C0" w:rsidP="001D3D36">
            <w:pPr>
              <w:pStyle w:val="TAH"/>
              <w:rPr>
                <w:rFonts w:eastAsia="Yu Mincho"/>
              </w:rPr>
            </w:pPr>
            <w:r w:rsidRPr="001D0283">
              <w:rPr>
                <w:rFonts w:eastAsia="Yu Mincho"/>
              </w:rPr>
              <w:t>Edge/Inner</w:t>
            </w:r>
          </w:p>
        </w:tc>
      </w:tr>
      <w:tr w:rsidR="009915C0" w:rsidRPr="001D0283" w14:paraId="14D946FF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7DEAB2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PI/2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BPSK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A176BF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554D2F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EEF13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66E11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94490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F281F9A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cs="Arial"/>
                <w:color w:val="000000"/>
                <w:szCs w:val="18"/>
              </w:rPr>
              <w:t>1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151483D" w14:textId="77777777" w:rsidR="009915C0" w:rsidRPr="001D0283" w:rsidRDefault="009915C0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10.5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464D1836" w14:textId="77777777" w:rsidR="009915C0" w:rsidRPr="001D0283" w:rsidRDefault="009915C0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1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16A6B778" w14:textId="77777777" w:rsidR="009915C0" w:rsidRPr="001D0283" w:rsidRDefault="009915C0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1</w:t>
            </w:r>
          </w:p>
        </w:tc>
      </w:tr>
      <w:tr w:rsidR="009915C0" w:rsidRPr="001D0283" w14:paraId="61B8631F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85544A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QPSK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FF88CE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5300C4B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481B1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06B72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6CFE6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302A271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cs="Arial"/>
                <w:color w:val="000000"/>
                <w:szCs w:val="18"/>
              </w:rPr>
              <w:t>1.5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71E9482" w14:textId="77777777" w:rsidR="009915C0" w:rsidRPr="001D0283" w:rsidRDefault="009915C0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3B33EF55" w14:textId="77777777" w:rsidR="009915C0" w:rsidRPr="001D0283" w:rsidRDefault="009915C0" w:rsidP="001D3D36">
            <w:pPr>
              <w:pStyle w:val="TAC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52715AE2" w14:textId="77777777" w:rsidR="009915C0" w:rsidRPr="001D0283" w:rsidRDefault="009915C0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2</w:t>
            </w:r>
          </w:p>
        </w:tc>
      </w:tr>
      <w:tr w:rsidR="009915C0" w:rsidRPr="001D0283" w14:paraId="25E919E9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F7FFD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9E040C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E1301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FBF49E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4106B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68321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6F173E9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cs="Arial"/>
                <w:color w:val="000000"/>
                <w:szCs w:val="18"/>
              </w:rPr>
              <w:t>2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67F89333" w14:textId="77777777" w:rsidR="009915C0" w:rsidRPr="001D0283" w:rsidRDefault="009915C0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633F866" w14:textId="77777777" w:rsidR="009915C0" w:rsidRPr="001D0283" w:rsidRDefault="009915C0" w:rsidP="001D3D36">
            <w:pPr>
              <w:pStyle w:val="TAC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52CD37F8" w14:textId="77777777" w:rsidR="009915C0" w:rsidRPr="001D0283" w:rsidRDefault="009915C0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3.5</w:t>
            </w:r>
          </w:p>
        </w:tc>
      </w:tr>
      <w:tr w:rsidR="009915C0" w:rsidRPr="001D0283" w14:paraId="614698C7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3B9EF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64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51122B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32B758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05587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DFC7A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BA565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FE4DBB3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79CD2ADB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4EF202AD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355D8F13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>
              <w:rPr>
                <w:rFonts w:cs="Arial"/>
              </w:rPr>
              <w:t>3.5</w:t>
            </w:r>
          </w:p>
        </w:tc>
      </w:tr>
      <w:tr w:rsidR="009915C0" w:rsidRPr="001D0283" w14:paraId="1302CDED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FF211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DFT-s-OFDM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256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665F8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12B53C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F85FA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83B717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13.5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3BD14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5498C4C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619805E4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026E435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F0D79B5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</w:p>
        </w:tc>
      </w:tr>
      <w:tr w:rsidR="009915C0" w:rsidRPr="001D0283" w14:paraId="20E8B88B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A2C746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QPSK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3C1E4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F20C3D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CC53C7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6EE69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E4E1F2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7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4BCFCC6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cs="Arial"/>
                <w:color w:val="000000"/>
                <w:szCs w:val="18"/>
              </w:rPr>
              <w:t>3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13A0C14" w14:textId="77777777" w:rsidR="009915C0" w:rsidRPr="001D0283" w:rsidRDefault="009915C0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AEE0E12" w14:textId="77777777" w:rsidR="009915C0" w:rsidRPr="001D0283" w:rsidRDefault="009915C0" w:rsidP="001D3D36">
            <w:pPr>
              <w:pStyle w:val="TAC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099E81DD" w14:textId="77777777" w:rsidR="009915C0" w:rsidRPr="001D0283" w:rsidRDefault="009915C0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4.5</w:t>
            </w:r>
          </w:p>
        </w:tc>
      </w:tr>
      <w:tr w:rsidR="009915C0" w:rsidRPr="001D0283" w14:paraId="759F0BCE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FC5FA3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DB5B6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0DFDE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93A96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C97EC1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0B278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7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C9B5ED7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cs="Arial"/>
                <w:color w:val="000000"/>
                <w:szCs w:val="18"/>
              </w:rPr>
              <w:t>3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F922F41" w14:textId="77777777" w:rsidR="009915C0" w:rsidRPr="001D0283" w:rsidRDefault="009915C0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162B9F97" w14:textId="77777777" w:rsidR="009915C0" w:rsidRPr="001D0283" w:rsidRDefault="009915C0" w:rsidP="001D3D36">
            <w:pPr>
              <w:pStyle w:val="TAC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2962891" w14:textId="77777777" w:rsidR="009915C0" w:rsidRPr="001D0283" w:rsidRDefault="009915C0" w:rsidP="001D3D36">
            <w:pPr>
              <w:pStyle w:val="TAC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</w:rPr>
              <w:t>4.5</w:t>
            </w:r>
          </w:p>
        </w:tc>
      </w:tr>
      <w:tr w:rsidR="009915C0" w:rsidRPr="001D0283" w14:paraId="5924B1C4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94C276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64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526F8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4ECE8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16104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4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D39D09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3C4028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7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F7608DC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1E3EC0F5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687D332B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620F35B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>
              <w:rPr>
                <w:rFonts w:cs="Arial"/>
              </w:rPr>
              <w:t>4.5</w:t>
            </w:r>
          </w:p>
        </w:tc>
      </w:tr>
      <w:tr w:rsidR="009915C0" w:rsidRPr="001D0283" w14:paraId="41694766" w14:textId="77777777" w:rsidTr="001D3D36">
        <w:trPr>
          <w:jc w:val="center"/>
        </w:trPr>
        <w:tc>
          <w:tcPr>
            <w:tcW w:w="8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C47F85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CP-OFDM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256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QAM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D10EB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10.5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EEE18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6.5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1100B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9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31639D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13.5</w:t>
            </w:r>
          </w:p>
        </w:tc>
        <w:tc>
          <w:tcPr>
            <w:tcW w:w="47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77458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 w:rsidRPr="001D0283">
              <w:rPr>
                <w:rFonts w:eastAsia="Yu Mincho"/>
              </w:rPr>
              <w:t>≤</w:t>
            </w:r>
            <w:r>
              <w:rPr>
                <w:rFonts w:eastAsia="Yu Mincho"/>
              </w:rPr>
              <w:t xml:space="preserve"> </w:t>
            </w:r>
            <w:r w:rsidRPr="001D0283">
              <w:rPr>
                <w:rFonts w:eastAsia="Yu Mincho"/>
              </w:rPr>
              <w:t>7.5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9C74CFB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2DE0FA26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  <w:r>
              <w:rPr>
                <w:rFonts w:cs="Arial"/>
              </w:rPr>
              <w:t>9.5</w:t>
            </w: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</w:tcPr>
          <w:p w14:paraId="2AE949CA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</w:p>
        </w:tc>
        <w:tc>
          <w:tcPr>
            <w:tcW w:w="45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vAlign w:val="center"/>
          </w:tcPr>
          <w:p w14:paraId="52C096E2" w14:textId="77777777" w:rsidR="009915C0" w:rsidRPr="001D0283" w:rsidRDefault="009915C0" w:rsidP="001D3D36">
            <w:pPr>
              <w:pStyle w:val="TAC"/>
              <w:rPr>
                <w:rFonts w:eastAsia="Yu Mincho"/>
              </w:rPr>
            </w:pPr>
          </w:p>
        </w:tc>
      </w:tr>
    </w:tbl>
    <w:p w14:paraId="0B30FC97" w14:textId="77777777" w:rsidR="00AF3BBE" w:rsidRPr="00E92332" w:rsidRDefault="00AF3BBE" w:rsidP="001B30C1">
      <w:pPr>
        <w:rPr>
          <w:lang w:val="en-US"/>
        </w:rPr>
      </w:pPr>
    </w:p>
    <w:p w14:paraId="77782BA7" w14:textId="6625504B" w:rsidR="00020F23" w:rsidRDefault="00333F1B" w:rsidP="00020F23">
      <w:pPr>
        <w:pStyle w:val="Heading1"/>
        <w:rPr>
          <w:lang w:val="en-US"/>
        </w:rPr>
      </w:pPr>
      <w:r w:rsidRPr="00E92332">
        <w:rPr>
          <w:lang w:val="en-US"/>
        </w:rPr>
        <w:t>6</w:t>
      </w:r>
      <w:r w:rsidR="00020F23" w:rsidRPr="00E92332">
        <w:rPr>
          <w:lang w:val="en-US"/>
        </w:rPr>
        <w:tab/>
        <w:t>References</w:t>
      </w:r>
    </w:p>
    <w:p w14:paraId="08C1EFDB" w14:textId="718E97C8" w:rsidR="00F9126F" w:rsidRPr="00F9126F" w:rsidRDefault="00F9126F" w:rsidP="00F9126F">
      <w:pPr>
        <w:rPr>
          <w:lang w:val="en-US"/>
        </w:rPr>
      </w:pPr>
      <w:r w:rsidRPr="00E92332">
        <w:rPr>
          <w:lang w:val="en-US"/>
        </w:rPr>
        <w:t>[</w:t>
      </w:r>
      <w:r>
        <w:rPr>
          <w:lang w:val="en-US"/>
        </w:rPr>
        <w:t>1</w:t>
      </w:r>
      <w:r w:rsidRPr="00E92332">
        <w:rPr>
          <w:lang w:val="en-US"/>
        </w:rPr>
        <w:t xml:space="preserve">] </w:t>
      </w:r>
      <w:r w:rsidR="00796364" w:rsidRPr="00796364">
        <w:rPr>
          <w:lang w:val="en-US"/>
        </w:rPr>
        <w:t>R4-2505098</w:t>
      </w:r>
      <w:r w:rsidRPr="00E92332">
        <w:rPr>
          <w:lang w:val="en-US"/>
        </w:rPr>
        <w:t>,</w:t>
      </w:r>
      <w:r>
        <w:rPr>
          <w:lang w:val="en-US"/>
        </w:rPr>
        <w:t xml:space="preserve"> </w:t>
      </w:r>
      <w:r w:rsidR="007E6235" w:rsidRPr="007E6235">
        <w:rPr>
          <w:lang w:val="en-US"/>
        </w:rPr>
        <w:t>WF on requirements for 7MHz channel bandwidth</w:t>
      </w:r>
      <w:r w:rsidR="007E6235">
        <w:rPr>
          <w:lang w:val="en-US"/>
        </w:rPr>
        <w:t xml:space="preserve">, </w:t>
      </w:r>
      <w:r w:rsidR="007E6235" w:rsidRPr="007E6235">
        <w:rPr>
          <w:lang w:val="en-US"/>
        </w:rPr>
        <w:t>Ericsson</w:t>
      </w:r>
    </w:p>
    <w:p w14:paraId="540E877B" w14:textId="0D1AF26B" w:rsidR="00E2143A" w:rsidRPr="00E92332" w:rsidRDefault="00E2143A" w:rsidP="00103568">
      <w:pPr>
        <w:rPr>
          <w:lang w:val="en-US"/>
        </w:rPr>
      </w:pPr>
      <w:r w:rsidRPr="00E92332">
        <w:rPr>
          <w:lang w:val="en-US"/>
        </w:rPr>
        <w:lastRenderedPageBreak/>
        <w:t>[</w:t>
      </w:r>
      <w:r w:rsidR="00F9126F">
        <w:rPr>
          <w:lang w:val="en-US"/>
        </w:rPr>
        <w:t>2</w:t>
      </w:r>
      <w:r w:rsidRPr="00E92332">
        <w:rPr>
          <w:lang w:val="en-US"/>
        </w:rPr>
        <w:t xml:space="preserve">] </w:t>
      </w:r>
      <w:r w:rsidR="00A97C26" w:rsidRPr="00A97C26">
        <w:rPr>
          <w:lang w:val="en-US"/>
        </w:rPr>
        <w:t>R4-2502870</w:t>
      </w:r>
      <w:r w:rsidR="0017455D" w:rsidRPr="00E92332">
        <w:rPr>
          <w:lang w:val="en-US"/>
        </w:rPr>
        <w:t>,</w:t>
      </w:r>
      <w:r w:rsidR="00FD2DD4" w:rsidRPr="00E92332">
        <w:rPr>
          <w:lang w:val="en-US"/>
        </w:rPr>
        <w:t xml:space="preserve"> </w:t>
      </w:r>
      <w:r w:rsidR="00A97C26" w:rsidRPr="00A97C26">
        <w:rPr>
          <w:lang w:val="en-US"/>
        </w:rPr>
        <w:t>WF on requirements for 7MHz channel bandwidth</w:t>
      </w:r>
      <w:r w:rsidR="00A97C26">
        <w:rPr>
          <w:lang w:val="en-US"/>
        </w:rPr>
        <w:t xml:space="preserve">, </w:t>
      </w:r>
      <w:r w:rsidR="00A97C26">
        <w:t>Ericsson</w:t>
      </w:r>
    </w:p>
    <w:p w14:paraId="10D6BEA9" w14:textId="695BE6BB" w:rsidR="00103568" w:rsidRPr="00E92332" w:rsidRDefault="00333F1B" w:rsidP="009A4887">
      <w:pPr>
        <w:pStyle w:val="Heading1"/>
        <w:rPr>
          <w:lang w:val="en-US"/>
        </w:rPr>
      </w:pPr>
      <w:r w:rsidRPr="00E92332">
        <w:rPr>
          <w:lang w:val="en-US"/>
        </w:rPr>
        <w:t>7</w:t>
      </w:r>
      <w:r w:rsidR="00103568" w:rsidRPr="00E92332">
        <w:rPr>
          <w:lang w:val="en-US"/>
        </w:rPr>
        <w:tab/>
        <w:t>Appendix</w:t>
      </w:r>
      <w:r w:rsidR="004C1D7C" w:rsidRPr="00E92332">
        <w:rPr>
          <w:lang w:val="en-US"/>
        </w:rPr>
        <w:t>: A-MPR triangles</w:t>
      </w:r>
    </w:p>
    <w:p w14:paraId="21A078C3" w14:textId="4FF2D386" w:rsidR="004F0EB4" w:rsidRDefault="004F0EB4" w:rsidP="004F0EB4">
      <w:pPr>
        <w:pStyle w:val="Heading2"/>
      </w:pPr>
      <w:r>
        <w:t>7.1</w:t>
      </w:r>
      <w:r>
        <w:tab/>
        <w:t>NS_12 simulations</w:t>
      </w:r>
    </w:p>
    <w:bookmarkStart w:id="2" w:name="_MON_1807023408"/>
    <w:bookmarkEnd w:id="2"/>
    <w:p w14:paraId="3ACBC519" w14:textId="1E91D302" w:rsidR="008626FF" w:rsidRPr="006A793D" w:rsidRDefault="001D216B" w:rsidP="008626FF">
      <w:pPr>
        <w:rPr>
          <w:lang w:val="en-US"/>
        </w:rPr>
      </w:pPr>
      <w:r>
        <w:rPr>
          <w:lang w:val="en-US"/>
        </w:rPr>
        <w:object w:dxaOrig="1543" w:dyaOrig="998" w14:anchorId="5AE8A3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24" o:title=""/>
          </v:shape>
          <o:OLEObject Type="Embed" ProgID="Word.Document.12" ShapeID="_x0000_i1025" DrawAspect="Icon" ObjectID="_1808292035" r:id="rId25">
            <o:FieldCodes>\s</o:FieldCodes>
          </o:OLEObject>
        </w:object>
      </w:r>
    </w:p>
    <w:p w14:paraId="71AC9F07" w14:textId="77B67226" w:rsidR="008626FF" w:rsidRDefault="008626FF" w:rsidP="008626FF">
      <w:pPr>
        <w:pStyle w:val="Heading2"/>
      </w:pPr>
      <w:r>
        <w:t>7.</w:t>
      </w:r>
      <w:r w:rsidR="007F36C2">
        <w:t>2</w:t>
      </w:r>
      <w:r>
        <w:tab/>
        <w:t>NS_1</w:t>
      </w:r>
      <w:r w:rsidR="007F36C2">
        <w:t>3</w:t>
      </w:r>
      <w:r>
        <w:t xml:space="preserve"> simulations</w:t>
      </w:r>
    </w:p>
    <w:bookmarkStart w:id="3" w:name="_MON_1807023641"/>
    <w:bookmarkEnd w:id="3"/>
    <w:p w14:paraId="065DCF60" w14:textId="7366BA73" w:rsidR="008626FF" w:rsidRDefault="00971DF6" w:rsidP="008626FF">
      <w:pPr>
        <w:rPr>
          <w:lang w:val="en-US"/>
        </w:rPr>
      </w:pPr>
      <w:r>
        <w:rPr>
          <w:lang w:val="en-US"/>
        </w:rPr>
        <w:object w:dxaOrig="1543" w:dyaOrig="998" w14:anchorId="470BCFDA">
          <v:shape id="_x0000_i1026" type="#_x0000_t75" style="width:77.25pt;height:50.25pt" o:ole="">
            <v:imagedata r:id="rId26" o:title=""/>
          </v:shape>
          <o:OLEObject Type="Embed" ProgID="Word.Document.12" ShapeID="_x0000_i1026" DrawAspect="Icon" ObjectID="_1808292036" r:id="rId27">
            <o:FieldCodes>\s</o:FieldCodes>
          </o:OLEObject>
        </w:object>
      </w:r>
    </w:p>
    <w:p w14:paraId="096A31E1" w14:textId="4E635FC8" w:rsidR="001B6730" w:rsidRDefault="001B6730" w:rsidP="001B6730">
      <w:pPr>
        <w:pStyle w:val="Heading2"/>
      </w:pPr>
      <w:r>
        <w:t>7.3.1</w:t>
      </w:r>
      <w:r>
        <w:tab/>
        <w:t>NS_15 simulations</w:t>
      </w:r>
    </w:p>
    <w:bookmarkStart w:id="4" w:name="_MON_1808055140"/>
    <w:bookmarkEnd w:id="4"/>
    <w:p w14:paraId="4A082AA7" w14:textId="3462DD2F" w:rsidR="001B6730" w:rsidRDefault="006744D0" w:rsidP="001B6730">
      <w:pPr>
        <w:rPr>
          <w:lang w:val="en-US"/>
        </w:rPr>
      </w:pPr>
      <w:r>
        <w:rPr>
          <w:lang w:val="en-US"/>
        </w:rPr>
        <w:object w:dxaOrig="1539" w:dyaOrig="997" w14:anchorId="6764C656">
          <v:shape id="_x0000_i1027" type="#_x0000_t75" style="width:77.25pt;height:49.5pt" o:ole="">
            <v:imagedata r:id="rId28" o:title=""/>
          </v:shape>
          <o:OLEObject Type="Embed" ProgID="Word.Document.12" ShapeID="_x0000_i1027" DrawAspect="Icon" ObjectID="_1808292037" r:id="rId29">
            <o:FieldCodes>\s</o:FieldCodes>
          </o:OLEObject>
        </w:object>
      </w:r>
      <w:bookmarkStart w:id="5" w:name="_MON_1808055147"/>
      <w:bookmarkEnd w:id="5"/>
      <w:r>
        <w:rPr>
          <w:lang w:val="en-US"/>
        </w:rPr>
        <w:object w:dxaOrig="1539" w:dyaOrig="997" w14:anchorId="4FCC1EB4">
          <v:shape id="_x0000_i1028" type="#_x0000_t75" style="width:77.25pt;height:49.5pt" o:ole="">
            <v:imagedata r:id="rId30" o:title=""/>
          </v:shape>
          <o:OLEObject Type="Embed" ProgID="Word.Document.12" ShapeID="_x0000_i1028" DrawAspect="Icon" ObjectID="_1808292038" r:id="rId31">
            <o:FieldCodes>\s</o:FieldCodes>
          </o:OLEObject>
        </w:object>
      </w:r>
    </w:p>
    <w:p w14:paraId="36591F10" w14:textId="1F4A9794" w:rsidR="001B6730" w:rsidRPr="007A7BEC" w:rsidRDefault="001B6730" w:rsidP="001B6730">
      <w:pPr>
        <w:pStyle w:val="Heading2"/>
      </w:pPr>
      <w:r>
        <w:t>7.3.2</w:t>
      </w:r>
      <w:r>
        <w:tab/>
        <w:t>NS_15 proposal</w:t>
      </w:r>
    </w:p>
    <w:bookmarkStart w:id="6" w:name="_MON_1808055171"/>
    <w:bookmarkEnd w:id="6"/>
    <w:p w14:paraId="7A90AE0E" w14:textId="55549C17" w:rsidR="001B6730" w:rsidRPr="00E92332" w:rsidRDefault="006744D0" w:rsidP="00F1354A">
      <w:pPr>
        <w:rPr>
          <w:lang w:val="en-US"/>
        </w:rPr>
      </w:pPr>
      <w:r>
        <w:rPr>
          <w:lang w:val="en-US"/>
        </w:rPr>
        <w:object w:dxaOrig="1539" w:dyaOrig="997" w14:anchorId="1759EA11">
          <v:shape id="_x0000_i1029" type="#_x0000_t75" style="width:77.25pt;height:49.5pt" o:ole="">
            <v:imagedata r:id="rId32" o:title=""/>
          </v:shape>
          <o:OLEObject Type="Embed" ProgID="Word.Document.12" ShapeID="_x0000_i1029" DrawAspect="Icon" ObjectID="_1808292039" r:id="rId33">
            <o:FieldCodes>\s</o:FieldCodes>
          </o:OLEObject>
        </w:object>
      </w:r>
      <w:bookmarkStart w:id="7" w:name="_MON_1808055177"/>
      <w:bookmarkEnd w:id="7"/>
      <w:r>
        <w:rPr>
          <w:lang w:val="en-US"/>
        </w:rPr>
        <w:object w:dxaOrig="1539" w:dyaOrig="997" w14:anchorId="29F513FF">
          <v:shape id="_x0000_i1030" type="#_x0000_t75" style="width:77.25pt;height:49.5pt" o:ole="">
            <v:imagedata r:id="rId34" o:title=""/>
          </v:shape>
          <o:OLEObject Type="Embed" ProgID="Word.Document.12" ShapeID="_x0000_i1030" DrawAspect="Icon" ObjectID="_1808292040" r:id="rId35">
            <o:FieldCodes>\s</o:FieldCodes>
          </o:OLEObject>
        </w:object>
      </w:r>
    </w:p>
    <w:sectPr w:rsidR="001B6730" w:rsidRPr="00E92332" w:rsidSect="00426A90">
      <w:headerReference w:type="even" r:id="rId36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187EB4" w14:textId="77777777" w:rsidR="00384F92" w:rsidRDefault="00384F92" w:rsidP="002B3503">
      <w:pPr>
        <w:spacing w:after="0"/>
      </w:pPr>
      <w:r>
        <w:separator/>
      </w:r>
    </w:p>
  </w:endnote>
  <w:endnote w:type="continuationSeparator" w:id="0">
    <w:p w14:paraId="7016F073" w14:textId="77777777" w:rsidR="00384F92" w:rsidRDefault="00384F92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Yu Mincho">
    <w:altName w:val="MS Gothic"/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D0FD81" w14:textId="77777777" w:rsidR="00384F92" w:rsidRDefault="00384F92" w:rsidP="002B3503">
      <w:pPr>
        <w:spacing w:after="0"/>
      </w:pPr>
      <w:r>
        <w:separator/>
      </w:r>
    </w:p>
  </w:footnote>
  <w:footnote w:type="continuationSeparator" w:id="0">
    <w:p w14:paraId="3E2173D4" w14:textId="77777777" w:rsidR="00384F92" w:rsidRDefault="00384F92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25F75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79694C"/>
    <w:multiLevelType w:val="hybridMultilevel"/>
    <w:tmpl w:val="C72EA512"/>
    <w:lvl w:ilvl="0" w:tplc="5094CE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EF29B5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DE0324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E01A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B7CDB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2AA511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68C11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C7469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02668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BF95D10"/>
    <w:multiLevelType w:val="hybridMultilevel"/>
    <w:tmpl w:val="EB8CE4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78510A"/>
    <w:multiLevelType w:val="hybridMultilevel"/>
    <w:tmpl w:val="4EC430D8"/>
    <w:lvl w:ilvl="0" w:tplc="45820A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FBE3D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04CF07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9CC03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58A4CD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BEAAF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BA778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D6E5C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FE80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4"/>
  </w:num>
  <w:num w:numId="2" w16cid:durableId="1759204612">
    <w:abstractNumId w:val="11"/>
  </w:num>
  <w:num w:numId="3" w16cid:durableId="2048292614">
    <w:abstractNumId w:val="8"/>
  </w:num>
  <w:num w:numId="4" w16cid:durableId="538207365">
    <w:abstractNumId w:val="9"/>
  </w:num>
  <w:num w:numId="5" w16cid:durableId="1701078993">
    <w:abstractNumId w:val="2"/>
  </w:num>
  <w:num w:numId="6" w16cid:durableId="297302226">
    <w:abstractNumId w:val="3"/>
  </w:num>
  <w:num w:numId="7" w16cid:durableId="409081964">
    <w:abstractNumId w:val="7"/>
  </w:num>
  <w:num w:numId="8" w16cid:durableId="31150005">
    <w:abstractNumId w:val="5"/>
  </w:num>
  <w:num w:numId="9" w16cid:durableId="1654213827">
    <w:abstractNumId w:val="1"/>
  </w:num>
  <w:num w:numId="10" w16cid:durableId="1922520578">
    <w:abstractNumId w:val="10"/>
  </w:num>
  <w:num w:numId="11" w16cid:durableId="1521116685">
    <w:abstractNumId w:val="0"/>
  </w:num>
  <w:num w:numId="12" w16cid:durableId="145903277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6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0156"/>
    <w:rsid w:val="000008B4"/>
    <w:rsid w:val="00004DC3"/>
    <w:rsid w:val="0000645E"/>
    <w:rsid w:val="00006CB0"/>
    <w:rsid w:val="00010884"/>
    <w:rsid w:val="00013C65"/>
    <w:rsid w:val="0001625A"/>
    <w:rsid w:val="00020F23"/>
    <w:rsid w:val="0003263E"/>
    <w:rsid w:val="000370A5"/>
    <w:rsid w:val="00037DDF"/>
    <w:rsid w:val="000446EC"/>
    <w:rsid w:val="00047E16"/>
    <w:rsid w:val="0005187F"/>
    <w:rsid w:val="00053D2F"/>
    <w:rsid w:val="00062FBC"/>
    <w:rsid w:val="000638D8"/>
    <w:rsid w:val="00063E41"/>
    <w:rsid w:val="00066687"/>
    <w:rsid w:val="00067294"/>
    <w:rsid w:val="000738D8"/>
    <w:rsid w:val="00084476"/>
    <w:rsid w:val="00084771"/>
    <w:rsid w:val="0008585F"/>
    <w:rsid w:val="00090156"/>
    <w:rsid w:val="00091F0B"/>
    <w:rsid w:val="000A2BE0"/>
    <w:rsid w:val="000A37DD"/>
    <w:rsid w:val="000A3DFD"/>
    <w:rsid w:val="000A6473"/>
    <w:rsid w:val="000A6A9A"/>
    <w:rsid w:val="000B0C5F"/>
    <w:rsid w:val="000B3B17"/>
    <w:rsid w:val="000B4E56"/>
    <w:rsid w:val="000B5E8E"/>
    <w:rsid w:val="000C23CC"/>
    <w:rsid w:val="000D0A17"/>
    <w:rsid w:val="000D1A8B"/>
    <w:rsid w:val="000E4D14"/>
    <w:rsid w:val="000F2546"/>
    <w:rsid w:val="000F30A3"/>
    <w:rsid w:val="000F50EC"/>
    <w:rsid w:val="000F74EE"/>
    <w:rsid w:val="000F7A78"/>
    <w:rsid w:val="001008F9"/>
    <w:rsid w:val="00101626"/>
    <w:rsid w:val="00103568"/>
    <w:rsid w:val="00113DD7"/>
    <w:rsid w:val="00121D5E"/>
    <w:rsid w:val="00121DE2"/>
    <w:rsid w:val="001221D2"/>
    <w:rsid w:val="00124C33"/>
    <w:rsid w:val="0012571B"/>
    <w:rsid w:val="00132198"/>
    <w:rsid w:val="00133A81"/>
    <w:rsid w:val="00135AFE"/>
    <w:rsid w:val="001364A1"/>
    <w:rsid w:val="00142113"/>
    <w:rsid w:val="00143AFD"/>
    <w:rsid w:val="001458FC"/>
    <w:rsid w:val="0015000E"/>
    <w:rsid w:val="00154ABB"/>
    <w:rsid w:val="0015578A"/>
    <w:rsid w:val="001568C3"/>
    <w:rsid w:val="00157835"/>
    <w:rsid w:val="0016131F"/>
    <w:rsid w:val="00163A2B"/>
    <w:rsid w:val="001663F0"/>
    <w:rsid w:val="001711BA"/>
    <w:rsid w:val="0017455D"/>
    <w:rsid w:val="001751F1"/>
    <w:rsid w:val="00176A94"/>
    <w:rsid w:val="00187AC5"/>
    <w:rsid w:val="00190BBE"/>
    <w:rsid w:val="00193C90"/>
    <w:rsid w:val="001953B8"/>
    <w:rsid w:val="001A3F81"/>
    <w:rsid w:val="001A47F2"/>
    <w:rsid w:val="001A7EE7"/>
    <w:rsid w:val="001B30C1"/>
    <w:rsid w:val="001B6495"/>
    <w:rsid w:val="001B6730"/>
    <w:rsid w:val="001B791F"/>
    <w:rsid w:val="001C098F"/>
    <w:rsid w:val="001C473D"/>
    <w:rsid w:val="001C6298"/>
    <w:rsid w:val="001D216B"/>
    <w:rsid w:val="001D44A7"/>
    <w:rsid w:val="001D64A5"/>
    <w:rsid w:val="001E4F63"/>
    <w:rsid w:val="001E6A23"/>
    <w:rsid w:val="001E78B1"/>
    <w:rsid w:val="00206F91"/>
    <w:rsid w:val="00210AA4"/>
    <w:rsid w:val="00211AA3"/>
    <w:rsid w:val="002127E2"/>
    <w:rsid w:val="00214879"/>
    <w:rsid w:val="00214C5F"/>
    <w:rsid w:val="00214C87"/>
    <w:rsid w:val="00214CF4"/>
    <w:rsid w:val="00215035"/>
    <w:rsid w:val="00215862"/>
    <w:rsid w:val="00222A74"/>
    <w:rsid w:val="00230F65"/>
    <w:rsid w:val="00236070"/>
    <w:rsid w:val="0024072D"/>
    <w:rsid w:val="00240FCE"/>
    <w:rsid w:val="00241E14"/>
    <w:rsid w:val="002515F4"/>
    <w:rsid w:val="0025512D"/>
    <w:rsid w:val="00260340"/>
    <w:rsid w:val="00261A60"/>
    <w:rsid w:val="002621C3"/>
    <w:rsid w:val="0026744E"/>
    <w:rsid w:val="00271A59"/>
    <w:rsid w:val="00273303"/>
    <w:rsid w:val="00277449"/>
    <w:rsid w:val="00283612"/>
    <w:rsid w:val="00291DDD"/>
    <w:rsid w:val="00294E6D"/>
    <w:rsid w:val="002A67DB"/>
    <w:rsid w:val="002A7181"/>
    <w:rsid w:val="002B2074"/>
    <w:rsid w:val="002B227C"/>
    <w:rsid w:val="002B3503"/>
    <w:rsid w:val="002B3CD4"/>
    <w:rsid w:val="002B520A"/>
    <w:rsid w:val="002B6006"/>
    <w:rsid w:val="002C155B"/>
    <w:rsid w:val="002C2C9A"/>
    <w:rsid w:val="002D2822"/>
    <w:rsid w:val="002D4117"/>
    <w:rsid w:val="002D722C"/>
    <w:rsid w:val="002E3637"/>
    <w:rsid w:val="002F6A38"/>
    <w:rsid w:val="00304DA8"/>
    <w:rsid w:val="003060FD"/>
    <w:rsid w:val="003077B7"/>
    <w:rsid w:val="00333F1B"/>
    <w:rsid w:val="00347DEA"/>
    <w:rsid w:val="0035117F"/>
    <w:rsid w:val="0036527E"/>
    <w:rsid w:val="00367903"/>
    <w:rsid w:val="0037010F"/>
    <w:rsid w:val="00371041"/>
    <w:rsid w:val="003732AC"/>
    <w:rsid w:val="0037411B"/>
    <w:rsid w:val="0037548C"/>
    <w:rsid w:val="003777FE"/>
    <w:rsid w:val="00384F92"/>
    <w:rsid w:val="003A58B1"/>
    <w:rsid w:val="003B3B24"/>
    <w:rsid w:val="003C1845"/>
    <w:rsid w:val="003C42AC"/>
    <w:rsid w:val="003C6403"/>
    <w:rsid w:val="003C672D"/>
    <w:rsid w:val="003D0574"/>
    <w:rsid w:val="003D7C7F"/>
    <w:rsid w:val="003E31DF"/>
    <w:rsid w:val="003E46B0"/>
    <w:rsid w:val="003F3027"/>
    <w:rsid w:val="003F7C08"/>
    <w:rsid w:val="00400F07"/>
    <w:rsid w:val="00402DF6"/>
    <w:rsid w:val="004148DE"/>
    <w:rsid w:val="00414D6F"/>
    <w:rsid w:val="0042109F"/>
    <w:rsid w:val="00426099"/>
    <w:rsid w:val="00426A90"/>
    <w:rsid w:val="0043450E"/>
    <w:rsid w:val="004369F3"/>
    <w:rsid w:val="00446C38"/>
    <w:rsid w:val="004524FA"/>
    <w:rsid w:val="00453BA5"/>
    <w:rsid w:val="00454E53"/>
    <w:rsid w:val="00457B38"/>
    <w:rsid w:val="00460DAB"/>
    <w:rsid w:val="00460FEE"/>
    <w:rsid w:val="0048043B"/>
    <w:rsid w:val="00481546"/>
    <w:rsid w:val="00482477"/>
    <w:rsid w:val="00482DDD"/>
    <w:rsid w:val="004835A6"/>
    <w:rsid w:val="00491386"/>
    <w:rsid w:val="00494F18"/>
    <w:rsid w:val="00495EA1"/>
    <w:rsid w:val="004A0078"/>
    <w:rsid w:val="004A41DA"/>
    <w:rsid w:val="004B3736"/>
    <w:rsid w:val="004B3894"/>
    <w:rsid w:val="004B7E43"/>
    <w:rsid w:val="004C0103"/>
    <w:rsid w:val="004C1D7C"/>
    <w:rsid w:val="004C58F9"/>
    <w:rsid w:val="004D09F8"/>
    <w:rsid w:val="004D0C67"/>
    <w:rsid w:val="004D3D81"/>
    <w:rsid w:val="004E0120"/>
    <w:rsid w:val="004E0341"/>
    <w:rsid w:val="004E1F8B"/>
    <w:rsid w:val="004E2BA1"/>
    <w:rsid w:val="004E71B1"/>
    <w:rsid w:val="004F00EC"/>
    <w:rsid w:val="004F0EB4"/>
    <w:rsid w:val="004F4215"/>
    <w:rsid w:val="004F43E1"/>
    <w:rsid w:val="00502CE0"/>
    <w:rsid w:val="005045F6"/>
    <w:rsid w:val="005052DF"/>
    <w:rsid w:val="005206FF"/>
    <w:rsid w:val="0052117E"/>
    <w:rsid w:val="00522C8C"/>
    <w:rsid w:val="00530225"/>
    <w:rsid w:val="005309B7"/>
    <w:rsid w:val="00530E0A"/>
    <w:rsid w:val="00532D5C"/>
    <w:rsid w:val="00536057"/>
    <w:rsid w:val="00555F37"/>
    <w:rsid w:val="00560A63"/>
    <w:rsid w:val="00562BDC"/>
    <w:rsid w:val="00564B2E"/>
    <w:rsid w:val="00570B14"/>
    <w:rsid w:val="0057788B"/>
    <w:rsid w:val="005856DE"/>
    <w:rsid w:val="005919C2"/>
    <w:rsid w:val="00591D51"/>
    <w:rsid w:val="00591D5F"/>
    <w:rsid w:val="00595F9E"/>
    <w:rsid w:val="005A2F0C"/>
    <w:rsid w:val="005A35C6"/>
    <w:rsid w:val="005A6A8D"/>
    <w:rsid w:val="005A6EE6"/>
    <w:rsid w:val="005A7283"/>
    <w:rsid w:val="005B2640"/>
    <w:rsid w:val="005B62ED"/>
    <w:rsid w:val="005D1B23"/>
    <w:rsid w:val="005E7116"/>
    <w:rsid w:val="005F1AE5"/>
    <w:rsid w:val="005F4052"/>
    <w:rsid w:val="005F6427"/>
    <w:rsid w:val="005F681F"/>
    <w:rsid w:val="005F6CE3"/>
    <w:rsid w:val="00601C9E"/>
    <w:rsid w:val="00602EB6"/>
    <w:rsid w:val="00605514"/>
    <w:rsid w:val="006104AF"/>
    <w:rsid w:val="00610EF2"/>
    <w:rsid w:val="006250AC"/>
    <w:rsid w:val="006255DE"/>
    <w:rsid w:val="00626983"/>
    <w:rsid w:val="0062713A"/>
    <w:rsid w:val="00627678"/>
    <w:rsid w:val="00631465"/>
    <w:rsid w:val="006361A1"/>
    <w:rsid w:val="006363BC"/>
    <w:rsid w:val="00636CFC"/>
    <w:rsid w:val="00641C2E"/>
    <w:rsid w:val="00641D3C"/>
    <w:rsid w:val="00641E1F"/>
    <w:rsid w:val="00650590"/>
    <w:rsid w:val="00660D65"/>
    <w:rsid w:val="00664DF6"/>
    <w:rsid w:val="006744D0"/>
    <w:rsid w:val="006806E9"/>
    <w:rsid w:val="006868BA"/>
    <w:rsid w:val="006919C7"/>
    <w:rsid w:val="00692DA1"/>
    <w:rsid w:val="006A793D"/>
    <w:rsid w:val="006B58FE"/>
    <w:rsid w:val="006C1B1B"/>
    <w:rsid w:val="006C20AC"/>
    <w:rsid w:val="006C4A98"/>
    <w:rsid w:val="006C6840"/>
    <w:rsid w:val="006D12DA"/>
    <w:rsid w:val="006D15B6"/>
    <w:rsid w:val="006D4649"/>
    <w:rsid w:val="006D575C"/>
    <w:rsid w:val="006D77C8"/>
    <w:rsid w:val="006E1AD8"/>
    <w:rsid w:val="006E3559"/>
    <w:rsid w:val="006E5469"/>
    <w:rsid w:val="006F1606"/>
    <w:rsid w:val="006F2709"/>
    <w:rsid w:val="006F6E3A"/>
    <w:rsid w:val="00700831"/>
    <w:rsid w:val="00703672"/>
    <w:rsid w:val="00704267"/>
    <w:rsid w:val="00707297"/>
    <w:rsid w:val="00707DC1"/>
    <w:rsid w:val="00712277"/>
    <w:rsid w:val="00721516"/>
    <w:rsid w:val="00721CDB"/>
    <w:rsid w:val="00725F5D"/>
    <w:rsid w:val="00726265"/>
    <w:rsid w:val="0073496C"/>
    <w:rsid w:val="00734EBD"/>
    <w:rsid w:val="00736E0F"/>
    <w:rsid w:val="007377DB"/>
    <w:rsid w:val="00743D11"/>
    <w:rsid w:val="0075063E"/>
    <w:rsid w:val="0075374A"/>
    <w:rsid w:val="0076301D"/>
    <w:rsid w:val="00775BF6"/>
    <w:rsid w:val="0078292B"/>
    <w:rsid w:val="007846D6"/>
    <w:rsid w:val="0078471E"/>
    <w:rsid w:val="0079231B"/>
    <w:rsid w:val="00792A00"/>
    <w:rsid w:val="00794808"/>
    <w:rsid w:val="00796364"/>
    <w:rsid w:val="007A599F"/>
    <w:rsid w:val="007A7BEC"/>
    <w:rsid w:val="007D20DF"/>
    <w:rsid w:val="007E00B9"/>
    <w:rsid w:val="007E2437"/>
    <w:rsid w:val="007E30FA"/>
    <w:rsid w:val="007E6235"/>
    <w:rsid w:val="007F106F"/>
    <w:rsid w:val="007F36C2"/>
    <w:rsid w:val="007F7086"/>
    <w:rsid w:val="00820359"/>
    <w:rsid w:val="00820BC5"/>
    <w:rsid w:val="00822FAB"/>
    <w:rsid w:val="008233B1"/>
    <w:rsid w:val="008236E4"/>
    <w:rsid w:val="00823937"/>
    <w:rsid w:val="00850296"/>
    <w:rsid w:val="0085459F"/>
    <w:rsid w:val="008626FF"/>
    <w:rsid w:val="008634FE"/>
    <w:rsid w:val="00876A6D"/>
    <w:rsid w:val="00881EB7"/>
    <w:rsid w:val="008831C2"/>
    <w:rsid w:val="008A4493"/>
    <w:rsid w:val="008A671A"/>
    <w:rsid w:val="008A6A1E"/>
    <w:rsid w:val="008B0C05"/>
    <w:rsid w:val="008B1308"/>
    <w:rsid w:val="008B43A5"/>
    <w:rsid w:val="008D111D"/>
    <w:rsid w:val="008D639B"/>
    <w:rsid w:val="008E6A78"/>
    <w:rsid w:val="008F13F5"/>
    <w:rsid w:val="008F6EEA"/>
    <w:rsid w:val="00905D49"/>
    <w:rsid w:val="009064A4"/>
    <w:rsid w:val="00911FDF"/>
    <w:rsid w:val="0091383D"/>
    <w:rsid w:val="00914272"/>
    <w:rsid w:val="0091652E"/>
    <w:rsid w:val="00917F6D"/>
    <w:rsid w:val="00924DA3"/>
    <w:rsid w:val="00933BF9"/>
    <w:rsid w:val="00940559"/>
    <w:rsid w:val="0094195E"/>
    <w:rsid w:val="0094632C"/>
    <w:rsid w:val="00955316"/>
    <w:rsid w:val="00957DA6"/>
    <w:rsid w:val="0096024C"/>
    <w:rsid w:val="009627F3"/>
    <w:rsid w:val="00965164"/>
    <w:rsid w:val="0096646D"/>
    <w:rsid w:val="00967C49"/>
    <w:rsid w:val="00971DF6"/>
    <w:rsid w:val="00986EBD"/>
    <w:rsid w:val="009915C0"/>
    <w:rsid w:val="009935D0"/>
    <w:rsid w:val="009943D4"/>
    <w:rsid w:val="00994B01"/>
    <w:rsid w:val="00995CA4"/>
    <w:rsid w:val="00996062"/>
    <w:rsid w:val="0099771D"/>
    <w:rsid w:val="009A46F4"/>
    <w:rsid w:val="009A4887"/>
    <w:rsid w:val="009A615C"/>
    <w:rsid w:val="009B1E68"/>
    <w:rsid w:val="009B5313"/>
    <w:rsid w:val="009B5FB8"/>
    <w:rsid w:val="009B6D8A"/>
    <w:rsid w:val="009B6F0E"/>
    <w:rsid w:val="009C0E9B"/>
    <w:rsid w:val="009C4C68"/>
    <w:rsid w:val="009D1984"/>
    <w:rsid w:val="009D4260"/>
    <w:rsid w:val="009D7340"/>
    <w:rsid w:val="009E576F"/>
    <w:rsid w:val="009F2483"/>
    <w:rsid w:val="009F40C4"/>
    <w:rsid w:val="009F6C68"/>
    <w:rsid w:val="009F7A51"/>
    <w:rsid w:val="00A033D4"/>
    <w:rsid w:val="00A039A3"/>
    <w:rsid w:val="00A05FD2"/>
    <w:rsid w:val="00A06797"/>
    <w:rsid w:val="00A10096"/>
    <w:rsid w:val="00A226F6"/>
    <w:rsid w:val="00A30DC4"/>
    <w:rsid w:val="00A31791"/>
    <w:rsid w:val="00A358C5"/>
    <w:rsid w:val="00A36F8B"/>
    <w:rsid w:val="00A37F85"/>
    <w:rsid w:val="00A4126F"/>
    <w:rsid w:val="00A43D0B"/>
    <w:rsid w:val="00A43DF4"/>
    <w:rsid w:val="00A43F80"/>
    <w:rsid w:val="00A4494D"/>
    <w:rsid w:val="00A451E8"/>
    <w:rsid w:val="00A46001"/>
    <w:rsid w:val="00A46F2A"/>
    <w:rsid w:val="00A50443"/>
    <w:rsid w:val="00A53E3F"/>
    <w:rsid w:val="00A565B1"/>
    <w:rsid w:val="00A57AC9"/>
    <w:rsid w:val="00A6002A"/>
    <w:rsid w:val="00A6018C"/>
    <w:rsid w:val="00A64399"/>
    <w:rsid w:val="00A66018"/>
    <w:rsid w:val="00A673E6"/>
    <w:rsid w:val="00A67A94"/>
    <w:rsid w:val="00A71D69"/>
    <w:rsid w:val="00A767DC"/>
    <w:rsid w:val="00A91B82"/>
    <w:rsid w:val="00A96312"/>
    <w:rsid w:val="00A978FF"/>
    <w:rsid w:val="00A97C26"/>
    <w:rsid w:val="00AB75FC"/>
    <w:rsid w:val="00AC344B"/>
    <w:rsid w:val="00AC50AB"/>
    <w:rsid w:val="00AD1832"/>
    <w:rsid w:val="00AE09F6"/>
    <w:rsid w:val="00AE2963"/>
    <w:rsid w:val="00AE3638"/>
    <w:rsid w:val="00AE3721"/>
    <w:rsid w:val="00AE62DA"/>
    <w:rsid w:val="00AE6327"/>
    <w:rsid w:val="00AF0724"/>
    <w:rsid w:val="00AF3BBE"/>
    <w:rsid w:val="00AF5BE5"/>
    <w:rsid w:val="00AF7CB0"/>
    <w:rsid w:val="00B0192C"/>
    <w:rsid w:val="00B03275"/>
    <w:rsid w:val="00B20926"/>
    <w:rsid w:val="00B27045"/>
    <w:rsid w:val="00B274B6"/>
    <w:rsid w:val="00B276B3"/>
    <w:rsid w:val="00B32C6A"/>
    <w:rsid w:val="00B4095A"/>
    <w:rsid w:val="00B43457"/>
    <w:rsid w:val="00B4385F"/>
    <w:rsid w:val="00B442B7"/>
    <w:rsid w:val="00B63135"/>
    <w:rsid w:val="00B64FF9"/>
    <w:rsid w:val="00B65B59"/>
    <w:rsid w:val="00B66628"/>
    <w:rsid w:val="00B71CD5"/>
    <w:rsid w:val="00B813D6"/>
    <w:rsid w:val="00B83F75"/>
    <w:rsid w:val="00B90B2E"/>
    <w:rsid w:val="00B9666D"/>
    <w:rsid w:val="00BA14AE"/>
    <w:rsid w:val="00BA1DD2"/>
    <w:rsid w:val="00BA1FD0"/>
    <w:rsid w:val="00BA6533"/>
    <w:rsid w:val="00BB1927"/>
    <w:rsid w:val="00BC764C"/>
    <w:rsid w:val="00BE1016"/>
    <w:rsid w:val="00BE6DF3"/>
    <w:rsid w:val="00BF1E69"/>
    <w:rsid w:val="00BF4228"/>
    <w:rsid w:val="00BF4B17"/>
    <w:rsid w:val="00BF7260"/>
    <w:rsid w:val="00C00207"/>
    <w:rsid w:val="00C0678F"/>
    <w:rsid w:val="00C07A8D"/>
    <w:rsid w:val="00C165DA"/>
    <w:rsid w:val="00C20F54"/>
    <w:rsid w:val="00C21554"/>
    <w:rsid w:val="00C21E09"/>
    <w:rsid w:val="00C22233"/>
    <w:rsid w:val="00C27009"/>
    <w:rsid w:val="00C33B37"/>
    <w:rsid w:val="00C50AB3"/>
    <w:rsid w:val="00C54367"/>
    <w:rsid w:val="00C6032C"/>
    <w:rsid w:val="00C7482A"/>
    <w:rsid w:val="00C81014"/>
    <w:rsid w:val="00C81190"/>
    <w:rsid w:val="00C82359"/>
    <w:rsid w:val="00C82DDD"/>
    <w:rsid w:val="00C84B81"/>
    <w:rsid w:val="00C8539D"/>
    <w:rsid w:val="00C86FD9"/>
    <w:rsid w:val="00C93BF8"/>
    <w:rsid w:val="00C9571C"/>
    <w:rsid w:val="00C95D94"/>
    <w:rsid w:val="00C97CA8"/>
    <w:rsid w:val="00CC154A"/>
    <w:rsid w:val="00CC6F8E"/>
    <w:rsid w:val="00CD25F8"/>
    <w:rsid w:val="00CD58B9"/>
    <w:rsid w:val="00CD58DF"/>
    <w:rsid w:val="00CD5D51"/>
    <w:rsid w:val="00CD6191"/>
    <w:rsid w:val="00CE0593"/>
    <w:rsid w:val="00CE2E27"/>
    <w:rsid w:val="00CE5C3C"/>
    <w:rsid w:val="00CF17B0"/>
    <w:rsid w:val="00CF36F7"/>
    <w:rsid w:val="00CF4412"/>
    <w:rsid w:val="00CF44B6"/>
    <w:rsid w:val="00D054ED"/>
    <w:rsid w:val="00D07AD5"/>
    <w:rsid w:val="00D15978"/>
    <w:rsid w:val="00D2178B"/>
    <w:rsid w:val="00D22547"/>
    <w:rsid w:val="00D243C7"/>
    <w:rsid w:val="00D24A8E"/>
    <w:rsid w:val="00D275CC"/>
    <w:rsid w:val="00D33840"/>
    <w:rsid w:val="00D47A46"/>
    <w:rsid w:val="00D733F3"/>
    <w:rsid w:val="00D767C4"/>
    <w:rsid w:val="00D77CF5"/>
    <w:rsid w:val="00D87BA7"/>
    <w:rsid w:val="00D90B15"/>
    <w:rsid w:val="00D91552"/>
    <w:rsid w:val="00DA094C"/>
    <w:rsid w:val="00DA14C6"/>
    <w:rsid w:val="00DA22F1"/>
    <w:rsid w:val="00DA3063"/>
    <w:rsid w:val="00DA50E3"/>
    <w:rsid w:val="00DB2372"/>
    <w:rsid w:val="00DC0B8A"/>
    <w:rsid w:val="00DC0C9C"/>
    <w:rsid w:val="00DC40E5"/>
    <w:rsid w:val="00DD08FA"/>
    <w:rsid w:val="00DD5E02"/>
    <w:rsid w:val="00DE148D"/>
    <w:rsid w:val="00DE2080"/>
    <w:rsid w:val="00DE343D"/>
    <w:rsid w:val="00DE76D0"/>
    <w:rsid w:val="00DF1C58"/>
    <w:rsid w:val="00DF2E6B"/>
    <w:rsid w:val="00DF4043"/>
    <w:rsid w:val="00DF4078"/>
    <w:rsid w:val="00E015ED"/>
    <w:rsid w:val="00E03862"/>
    <w:rsid w:val="00E06832"/>
    <w:rsid w:val="00E069F2"/>
    <w:rsid w:val="00E075A8"/>
    <w:rsid w:val="00E0780C"/>
    <w:rsid w:val="00E10672"/>
    <w:rsid w:val="00E10AC4"/>
    <w:rsid w:val="00E112A9"/>
    <w:rsid w:val="00E11F55"/>
    <w:rsid w:val="00E15A9E"/>
    <w:rsid w:val="00E2143A"/>
    <w:rsid w:val="00E23619"/>
    <w:rsid w:val="00E256D6"/>
    <w:rsid w:val="00E33B68"/>
    <w:rsid w:val="00E41A59"/>
    <w:rsid w:val="00E5539B"/>
    <w:rsid w:val="00E57A8A"/>
    <w:rsid w:val="00E6188D"/>
    <w:rsid w:val="00E61EEA"/>
    <w:rsid w:val="00E63943"/>
    <w:rsid w:val="00E63D44"/>
    <w:rsid w:val="00E724AE"/>
    <w:rsid w:val="00E7773D"/>
    <w:rsid w:val="00E8445A"/>
    <w:rsid w:val="00E92332"/>
    <w:rsid w:val="00E962C5"/>
    <w:rsid w:val="00EA0625"/>
    <w:rsid w:val="00EA3488"/>
    <w:rsid w:val="00EA77AD"/>
    <w:rsid w:val="00EB0713"/>
    <w:rsid w:val="00EB2E74"/>
    <w:rsid w:val="00EB5F7D"/>
    <w:rsid w:val="00EC589F"/>
    <w:rsid w:val="00EC6846"/>
    <w:rsid w:val="00EE02A9"/>
    <w:rsid w:val="00EE0FE8"/>
    <w:rsid w:val="00EE1412"/>
    <w:rsid w:val="00EF266A"/>
    <w:rsid w:val="00F00406"/>
    <w:rsid w:val="00F04AB4"/>
    <w:rsid w:val="00F12F88"/>
    <w:rsid w:val="00F1354A"/>
    <w:rsid w:val="00F21917"/>
    <w:rsid w:val="00F23BEC"/>
    <w:rsid w:val="00F40240"/>
    <w:rsid w:val="00F427F8"/>
    <w:rsid w:val="00F4301B"/>
    <w:rsid w:val="00F50FDC"/>
    <w:rsid w:val="00F537E2"/>
    <w:rsid w:val="00F54E9B"/>
    <w:rsid w:val="00F72C0B"/>
    <w:rsid w:val="00F746AF"/>
    <w:rsid w:val="00F74F0E"/>
    <w:rsid w:val="00F86034"/>
    <w:rsid w:val="00F86ADD"/>
    <w:rsid w:val="00F9126F"/>
    <w:rsid w:val="00F9486C"/>
    <w:rsid w:val="00F973E3"/>
    <w:rsid w:val="00F97D64"/>
    <w:rsid w:val="00FA1BB4"/>
    <w:rsid w:val="00FA42E2"/>
    <w:rsid w:val="00FB03C9"/>
    <w:rsid w:val="00FB1EC4"/>
    <w:rsid w:val="00FB2D97"/>
    <w:rsid w:val="00FB4418"/>
    <w:rsid w:val="00FB584B"/>
    <w:rsid w:val="00FC074F"/>
    <w:rsid w:val="00FC0B7D"/>
    <w:rsid w:val="00FC1C29"/>
    <w:rsid w:val="00FC288C"/>
    <w:rsid w:val="00FC3ED5"/>
    <w:rsid w:val="00FD085A"/>
    <w:rsid w:val="00FD2DD4"/>
    <w:rsid w:val="00FD543C"/>
    <w:rsid w:val="00FD7028"/>
    <w:rsid w:val="00FE2703"/>
    <w:rsid w:val="00FF4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6"/>
    <o:shapelayout v:ext="edit">
      <o:idmap v:ext="edit" data="2"/>
    </o:shapelayout>
  </w:shapeDefaults>
  <w:decimalSymbol w:val=","/>
  <w:listSeparator w:val=","/>
  <w14:docId w14:val="52DC139C"/>
  <w15:chartTrackingRefBased/>
  <w15:docId w15:val="{08AC0E2D-3600-4FF8-82AE-66B77F3B68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914272"/>
    <w:rPr>
      <w:b/>
    </w:rPr>
  </w:style>
  <w:style w:type="paragraph" w:customStyle="1" w:styleId="TAC">
    <w:name w:val="TAC"/>
    <w:basedOn w:val="TAL"/>
    <w:link w:val="TACChar"/>
    <w:qFormat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914272"/>
    <w:pPr>
      <w:ind w:left="851" w:hanging="851"/>
    </w:pPr>
  </w:style>
  <w:style w:type="paragraph" w:customStyle="1" w:styleId="TAL">
    <w:name w:val="TAL"/>
    <w:basedOn w:val="Normal"/>
    <w:link w:val="TALCar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7E30FA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locked/>
    <w:rsid w:val="007E30FA"/>
    <w:rPr>
      <w:rFonts w:ascii="Arial" w:hAnsi="Arial"/>
      <w:sz w:val="18"/>
      <w:lang w:val="en-GB" w:eastAsia="en-US"/>
    </w:rPr>
  </w:style>
  <w:style w:type="table" w:styleId="TableGrid">
    <w:name w:val="Table Grid"/>
    <w:aliases w:val="TableGrid"/>
    <w:basedOn w:val="TableNormal"/>
    <w:qFormat/>
    <w:rsid w:val="007E2437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72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91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59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0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4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019829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242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1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4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7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0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30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62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52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427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644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8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1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7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85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4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88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7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6273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3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4838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emf"/><Relationship Id="rId21" Type="http://schemas.openxmlformats.org/officeDocument/2006/relationships/image" Target="media/image14.png"/><Relationship Id="rId34" Type="http://schemas.openxmlformats.org/officeDocument/2006/relationships/image" Target="media/image22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package" Target="embeddings/Microsoft_Word_Document.docx"/><Relationship Id="rId33" Type="http://schemas.openxmlformats.org/officeDocument/2006/relationships/package" Target="embeddings/Microsoft_Word_Document4.docx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package" Target="embeddings/Microsoft_Word_Document2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emf"/><Relationship Id="rId32" Type="http://schemas.openxmlformats.org/officeDocument/2006/relationships/image" Target="media/image21.emf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19.emf"/><Relationship Id="rId36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package" Target="embeddings/Microsoft_Word_Document3.docx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package" Target="embeddings/Microsoft_Word_Document1.docx"/><Relationship Id="rId30" Type="http://schemas.openxmlformats.org/officeDocument/2006/relationships/image" Target="media/image20.emf"/><Relationship Id="rId35" Type="http://schemas.openxmlformats.org/officeDocument/2006/relationships/package" Target="embeddings/Microsoft_Word_Document5.docx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08-bis\FWA%20PC1%20n7%20NS_46%20A-MPR%20simulation%20result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FWA PC1 n7 NS_46 A-MPR simulation results</Template>
  <TotalTime>1171</TotalTime>
  <Pages>9</Pages>
  <Words>2289</Words>
  <Characters>9981</Characters>
  <Application>Microsoft Office Word</Application>
  <DocSecurity>0</DocSecurity>
  <Lines>83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12246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Jaakko Koskelo (Nokia)</cp:lastModifiedBy>
  <cp:revision>284</cp:revision>
  <cp:lastPrinted>1899-12-31T22:00:00Z</cp:lastPrinted>
  <dcterms:created xsi:type="dcterms:W3CDTF">2023-09-27T16:47:00Z</dcterms:created>
  <dcterms:modified xsi:type="dcterms:W3CDTF">2025-05-09T07:34:00Z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